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262E53" w14:textId="043F4C81" w:rsidR="00E50ED8" w:rsidRDefault="0069145C" w:rsidP="00B20674">
      <w:pPr>
        <w:pStyle w:val="Heading1"/>
        <w:numPr>
          <w:ilvl w:val="0"/>
          <w:numId w:val="0"/>
        </w:numPr>
        <w:rPr>
          <w:sz w:val="22"/>
        </w:rPr>
      </w:pPr>
      <w:r w:rsidRPr="00262583">
        <w:rPr>
          <w:sz w:val="22"/>
        </w:rPr>
        <w:t>Energy Assessment Guidance – Appendix 5</w:t>
      </w:r>
      <w:r w:rsidR="00262583" w:rsidRPr="00262583">
        <w:rPr>
          <w:sz w:val="22"/>
        </w:rPr>
        <w:t xml:space="preserve"> Overheating Checklist</w:t>
      </w:r>
    </w:p>
    <w:p w14:paraId="59E6BF21" w14:textId="04E70206" w:rsidR="00262583" w:rsidRPr="00262583" w:rsidRDefault="00A1258E" w:rsidP="00A1258E">
      <w:pPr>
        <w:pStyle w:val="Heading1"/>
        <w:numPr>
          <w:ilvl w:val="0"/>
          <w:numId w:val="0"/>
        </w:numPr>
        <w:ind w:left="431" w:hanging="431"/>
      </w:pPr>
      <w:r>
        <w:t xml:space="preserve">Building </w:t>
      </w:r>
      <w:r w:rsidR="000D0F48">
        <w:t>4</w:t>
      </w:r>
    </w:p>
    <w:tbl>
      <w:tblPr>
        <w:tblStyle w:val="ScotchTable1"/>
        <w:tblW w:w="9628" w:type="dxa"/>
        <w:tblBorders>
          <w:top w:val="single" w:sz="4" w:space="0" w:color="383E92" w:themeColor="background2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960"/>
        <w:gridCol w:w="3800"/>
        <w:gridCol w:w="2868"/>
      </w:tblGrid>
      <w:tr w:rsidR="0069145C" w:rsidRPr="0069145C" w14:paraId="66EC2C7D" w14:textId="54B8ED28" w:rsidTr="00B5339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6760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hideMark/>
          </w:tcPr>
          <w:p w14:paraId="7717CBA3" w14:textId="77777777" w:rsidR="0069145C" w:rsidRPr="0069145C" w:rsidRDefault="0069145C" w:rsidP="005D44DA">
            <w:pPr>
              <w:spacing w:before="0" w:after="0"/>
              <w:jc w:val="left"/>
              <w:rPr>
                <w:rFonts w:ascii="Calibri" w:eastAsia="Times New Roman" w:hAnsi="Calibri" w:cs="Calibri"/>
                <w:color w:val="FFFFFF" w:themeColor="background1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FFFFFF" w:themeColor="background1"/>
                <w:lang w:eastAsia="en-GB"/>
              </w:rPr>
              <w:t>Section 1 - Site features affecting vulnerability to overheating</w:t>
            </w:r>
          </w:p>
        </w:tc>
        <w:tc>
          <w:tcPr>
            <w:tcW w:w="286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556F06CC" w14:textId="0BBC8710" w:rsidR="0069145C" w:rsidRPr="0069145C" w:rsidRDefault="0069145C" w:rsidP="0069145C">
            <w:pPr>
              <w:spacing w:before="0" w:after="0"/>
              <w:jc w:val="center"/>
              <w:rPr>
                <w:rFonts w:ascii="Calibri" w:eastAsia="Times New Roman" w:hAnsi="Calibri" w:cs="Calibri"/>
                <w:color w:val="FFFFFF" w:themeColor="background1"/>
                <w:lang w:eastAsia="en-GB"/>
              </w:rPr>
            </w:pPr>
            <w:r>
              <w:rPr>
                <w:rFonts w:ascii="Calibri" w:eastAsia="Times New Roman" w:hAnsi="Calibri" w:cs="Calibri"/>
                <w:color w:val="FFFFFF" w:themeColor="background1"/>
                <w:lang w:eastAsia="en-GB"/>
              </w:rPr>
              <w:t>Response</w:t>
            </w:r>
          </w:p>
        </w:tc>
      </w:tr>
      <w:tr w:rsidR="0069145C" w:rsidRPr="0069145C" w14:paraId="7EFB01E4" w14:textId="1F64B633" w:rsidTr="00B53398">
        <w:trPr>
          <w:trHeight w:val="1200"/>
        </w:trPr>
        <w:tc>
          <w:tcPr>
            <w:tcW w:w="2960" w:type="dxa"/>
            <w:noWrap/>
            <w:hideMark/>
          </w:tcPr>
          <w:p w14:paraId="0D73B66B" w14:textId="77777777" w:rsidR="0069145C" w:rsidRPr="0069145C" w:rsidRDefault="0069145C" w:rsidP="0069145C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Site location </w:t>
            </w:r>
          </w:p>
        </w:tc>
        <w:tc>
          <w:tcPr>
            <w:tcW w:w="3800" w:type="dxa"/>
            <w:hideMark/>
          </w:tcPr>
          <w:p w14:paraId="2B29D5C7" w14:textId="4F763FF9" w:rsidR="0069145C" w:rsidRPr="0069145C" w:rsidRDefault="0069145C" w:rsidP="0069145C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Urban – within central London or in a high density conurbation Peri-urban – on the suburban fringes of London</w:t>
            </w:r>
          </w:p>
        </w:tc>
        <w:tc>
          <w:tcPr>
            <w:tcW w:w="2868" w:type="dxa"/>
          </w:tcPr>
          <w:p w14:paraId="75AE8031" w14:textId="1C2C855F" w:rsidR="0069145C" w:rsidRPr="0069145C" w:rsidRDefault="0069145C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Urban – central London (RBKC)</w:t>
            </w:r>
          </w:p>
        </w:tc>
      </w:tr>
      <w:tr w:rsidR="0069145C" w:rsidRPr="0069145C" w14:paraId="6FA60EEC" w14:textId="4278C472" w:rsidTr="00B53398">
        <w:trPr>
          <w:trHeight w:val="300"/>
        </w:trPr>
        <w:tc>
          <w:tcPr>
            <w:tcW w:w="2960" w:type="dxa"/>
            <w:vMerge w:val="restart"/>
            <w:hideMark/>
          </w:tcPr>
          <w:p w14:paraId="7E84766B" w14:textId="77777777" w:rsidR="0069145C" w:rsidRPr="0069145C" w:rsidRDefault="0069145C" w:rsidP="0069145C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Air quality and/or Noise sensitivity – are any of the following in the vicinity of buildings?</w:t>
            </w:r>
          </w:p>
        </w:tc>
        <w:tc>
          <w:tcPr>
            <w:tcW w:w="3800" w:type="dxa"/>
            <w:noWrap/>
            <w:hideMark/>
          </w:tcPr>
          <w:p w14:paraId="3ABFEAF8" w14:textId="77777777" w:rsidR="0069145C" w:rsidRPr="0069145C" w:rsidRDefault="0069145C" w:rsidP="0069145C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Busy roads / A roads</w:t>
            </w:r>
          </w:p>
        </w:tc>
        <w:tc>
          <w:tcPr>
            <w:tcW w:w="2868" w:type="dxa"/>
          </w:tcPr>
          <w:p w14:paraId="2E1531F1" w14:textId="472B6979" w:rsidR="0069145C" w:rsidRPr="0069145C" w:rsidRDefault="000D0F48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N/A</w:t>
            </w:r>
          </w:p>
        </w:tc>
      </w:tr>
      <w:tr w:rsidR="0069145C" w:rsidRPr="0069145C" w14:paraId="5CD66957" w14:textId="7E29ACEF" w:rsidTr="00B53398">
        <w:trPr>
          <w:trHeight w:val="300"/>
        </w:trPr>
        <w:tc>
          <w:tcPr>
            <w:tcW w:w="2960" w:type="dxa"/>
            <w:vMerge/>
            <w:hideMark/>
          </w:tcPr>
          <w:p w14:paraId="509763FA" w14:textId="77777777" w:rsidR="0069145C" w:rsidRPr="0069145C" w:rsidRDefault="0069145C" w:rsidP="0069145C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3800" w:type="dxa"/>
            <w:noWrap/>
            <w:hideMark/>
          </w:tcPr>
          <w:p w14:paraId="5AE34B8E" w14:textId="77777777" w:rsidR="0069145C" w:rsidRPr="0069145C" w:rsidRDefault="0069145C" w:rsidP="0069145C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Railways / Overground / DLR</w:t>
            </w:r>
          </w:p>
        </w:tc>
        <w:tc>
          <w:tcPr>
            <w:tcW w:w="2868" w:type="dxa"/>
          </w:tcPr>
          <w:p w14:paraId="1FDC4A7B" w14:textId="650D863A" w:rsidR="0069145C" w:rsidRPr="0069145C" w:rsidRDefault="0026355D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Railways/overground</w:t>
            </w:r>
          </w:p>
        </w:tc>
      </w:tr>
      <w:tr w:rsidR="0069145C" w:rsidRPr="0069145C" w14:paraId="40028DDC" w14:textId="61221BAF" w:rsidTr="00B53398">
        <w:trPr>
          <w:trHeight w:val="300"/>
        </w:trPr>
        <w:tc>
          <w:tcPr>
            <w:tcW w:w="2960" w:type="dxa"/>
            <w:vMerge/>
            <w:hideMark/>
          </w:tcPr>
          <w:p w14:paraId="289417E2" w14:textId="77777777" w:rsidR="0069145C" w:rsidRPr="0069145C" w:rsidRDefault="0069145C" w:rsidP="0069145C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3800" w:type="dxa"/>
            <w:noWrap/>
            <w:hideMark/>
          </w:tcPr>
          <w:p w14:paraId="5464F472" w14:textId="77777777" w:rsidR="0069145C" w:rsidRPr="0069145C" w:rsidRDefault="0069145C" w:rsidP="0069145C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Airport / Flight path</w:t>
            </w:r>
          </w:p>
        </w:tc>
        <w:tc>
          <w:tcPr>
            <w:tcW w:w="2868" w:type="dxa"/>
          </w:tcPr>
          <w:p w14:paraId="748D01F5" w14:textId="2582C7B5" w:rsidR="0069145C" w:rsidRPr="0069145C" w:rsidRDefault="0026355D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N/A</w:t>
            </w:r>
          </w:p>
        </w:tc>
      </w:tr>
      <w:tr w:rsidR="006D2CA8" w:rsidRPr="0069145C" w14:paraId="16615546" w14:textId="6090F7BB" w:rsidTr="00B53398">
        <w:trPr>
          <w:trHeight w:val="300"/>
        </w:trPr>
        <w:tc>
          <w:tcPr>
            <w:tcW w:w="2960" w:type="dxa"/>
            <w:vMerge/>
            <w:hideMark/>
          </w:tcPr>
          <w:p w14:paraId="3D08FF99" w14:textId="77777777" w:rsidR="006D2CA8" w:rsidRPr="0069145C" w:rsidRDefault="006D2CA8" w:rsidP="006D2CA8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3800" w:type="dxa"/>
            <w:noWrap/>
            <w:hideMark/>
          </w:tcPr>
          <w:p w14:paraId="1D425FC9" w14:textId="77777777" w:rsidR="006D2CA8" w:rsidRPr="0069145C" w:rsidRDefault="006D2CA8" w:rsidP="006D2CA8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Industrial uses / waste facility</w:t>
            </w:r>
          </w:p>
        </w:tc>
        <w:tc>
          <w:tcPr>
            <w:tcW w:w="2868" w:type="dxa"/>
          </w:tcPr>
          <w:p w14:paraId="347CB825" w14:textId="7C18164B" w:rsidR="006D2CA8" w:rsidRPr="0069145C" w:rsidRDefault="006D2CA8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N/A</w:t>
            </w:r>
          </w:p>
        </w:tc>
      </w:tr>
      <w:tr w:rsidR="006D2CA8" w:rsidRPr="0069145C" w14:paraId="32A72E79" w14:textId="2FB13CE8" w:rsidTr="00B53398">
        <w:trPr>
          <w:trHeight w:val="1200"/>
        </w:trPr>
        <w:tc>
          <w:tcPr>
            <w:tcW w:w="2960" w:type="dxa"/>
            <w:vMerge w:val="restart"/>
            <w:noWrap/>
            <w:hideMark/>
          </w:tcPr>
          <w:p w14:paraId="2F111B33" w14:textId="77777777" w:rsidR="006D2CA8" w:rsidRPr="0069145C" w:rsidRDefault="006D2CA8" w:rsidP="006D2CA8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Proposed building use</w:t>
            </w:r>
          </w:p>
        </w:tc>
        <w:tc>
          <w:tcPr>
            <w:tcW w:w="3800" w:type="dxa"/>
            <w:hideMark/>
          </w:tcPr>
          <w:p w14:paraId="3E4D32EB" w14:textId="7F5E71F5" w:rsidR="006D2CA8" w:rsidRPr="0069145C" w:rsidRDefault="006D2CA8" w:rsidP="006D2CA8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Will any buildings be occupied by vulnerable people (e.g. elderly, disabled, young children)?</w:t>
            </w:r>
          </w:p>
        </w:tc>
        <w:tc>
          <w:tcPr>
            <w:tcW w:w="2868" w:type="dxa"/>
          </w:tcPr>
          <w:p w14:paraId="3D7A657A" w14:textId="27BC00AA" w:rsidR="006D2CA8" w:rsidRPr="0069145C" w:rsidRDefault="006D2CA8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Yes</w:t>
            </w:r>
          </w:p>
        </w:tc>
      </w:tr>
      <w:tr w:rsidR="006D2CA8" w:rsidRPr="0069145C" w14:paraId="1E885130" w14:textId="1B93C0F4" w:rsidTr="00B53398">
        <w:trPr>
          <w:trHeight w:val="900"/>
        </w:trPr>
        <w:tc>
          <w:tcPr>
            <w:tcW w:w="2960" w:type="dxa"/>
            <w:vMerge/>
            <w:hideMark/>
          </w:tcPr>
          <w:p w14:paraId="52AEAE46" w14:textId="77777777" w:rsidR="006D2CA8" w:rsidRPr="0069145C" w:rsidRDefault="006D2CA8" w:rsidP="006D2CA8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3800" w:type="dxa"/>
            <w:hideMark/>
          </w:tcPr>
          <w:p w14:paraId="126096DD" w14:textId="77777777" w:rsidR="006D2CA8" w:rsidRPr="0069145C" w:rsidRDefault="006D2CA8" w:rsidP="006D2CA8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Are residents likely to be at home during the day (e.g. students)?</w:t>
            </w:r>
          </w:p>
        </w:tc>
        <w:tc>
          <w:tcPr>
            <w:tcW w:w="2868" w:type="dxa"/>
          </w:tcPr>
          <w:p w14:paraId="0E5E1CFF" w14:textId="1901273F" w:rsidR="006D2CA8" w:rsidRPr="0069145C" w:rsidRDefault="00B53398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No</w:t>
            </w:r>
          </w:p>
        </w:tc>
      </w:tr>
      <w:tr w:rsidR="006D2CA8" w:rsidRPr="0069145C" w14:paraId="0D8A1644" w14:textId="4B8B19A2" w:rsidTr="00B53398">
        <w:trPr>
          <w:trHeight w:val="300"/>
        </w:trPr>
        <w:tc>
          <w:tcPr>
            <w:tcW w:w="2960" w:type="dxa"/>
            <w:noWrap/>
            <w:hideMark/>
          </w:tcPr>
          <w:p w14:paraId="6E9F5B0D" w14:textId="77777777" w:rsidR="006D2CA8" w:rsidRPr="0069145C" w:rsidRDefault="006D2CA8" w:rsidP="006D2CA8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Dwelling aspect</w:t>
            </w:r>
          </w:p>
        </w:tc>
        <w:tc>
          <w:tcPr>
            <w:tcW w:w="3800" w:type="dxa"/>
            <w:noWrap/>
            <w:hideMark/>
          </w:tcPr>
          <w:p w14:paraId="7274FFE6" w14:textId="77777777" w:rsidR="006D2CA8" w:rsidRPr="0069145C" w:rsidRDefault="006D2CA8" w:rsidP="006D2CA8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Are there any single aspect units?</w:t>
            </w:r>
          </w:p>
        </w:tc>
        <w:tc>
          <w:tcPr>
            <w:tcW w:w="2868" w:type="dxa"/>
          </w:tcPr>
          <w:p w14:paraId="32634221" w14:textId="2A7A9E44" w:rsidR="006D2CA8" w:rsidRPr="00E22D97" w:rsidRDefault="00B53398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E22D97">
              <w:rPr>
                <w:rFonts w:ascii="Calibri" w:eastAsia="Times New Roman" w:hAnsi="Calibri" w:cs="Calibri"/>
                <w:color w:val="000000"/>
                <w:lang w:eastAsia="en-GB"/>
              </w:rPr>
              <w:t>Yes</w:t>
            </w:r>
          </w:p>
        </w:tc>
      </w:tr>
      <w:tr w:rsidR="006D2CA8" w:rsidRPr="0069145C" w14:paraId="4D10EF1D" w14:textId="24ECC382" w:rsidTr="00B53398">
        <w:trPr>
          <w:trHeight w:val="900"/>
        </w:trPr>
        <w:tc>
          <w:tcPr>
            <w:tcW w:w="2960" w:type="dxa"/>
            <w:vMerge w:val="restart"/>
            <w:noWrap/>
            <w:hideMark/>
          </w:tcPr>
          <w:p w14:paraId="0584DDFD" w14:textId="77777777" w:rsidR="006D2CA8" w:rsidRPr="0069145C" w:rsidRDefault="006D2CA8" w:rsidP="006D2CA8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Glazing ratio</w:t>
            </w:r>
          </w:p>
        </w:tc>
        <w:tc>
          <w:tcPr>
            <w:tcW w:w="3800" w:type="dxa"/>
            <w:hideMark/>
          </w:tcPr>
          <w:p w14:paraId="5544D7A0" w14:textId="77777777" w:rsidR="006D2CA8" w:rsidRPr="0069145C" w:rsidRDefault="006D2CA8" w:rsidP="006D2CA8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Is the glazing ratio (glazing: internal floor area) greater than 25%?</w:t>
            </w:r>
          </w:p>
        </w:tc>
        <w:tc>
          <w:tcPr>
            <w:tcW w:w="2868" w:type="dxa"/>
          </w:tcPr>
          <w:p w14:paraId="2A150BB3" w14:textId="4F45A75A" w:rsidR="00B53398" w:rsidRPr="00E22D97" w:rsidRDefault="00E22D97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E22D97">
              <w:rPr>
                <w:rFonts w:ascii="Calibri" w:eastAsia="Times New Roman" w:hAnsi="Calibri" w:cs="Calibri"/>
                <w:color w:val="000000"/>
                <w:lang w:eastAsia="en-GB"/>
              </w:rPr>
              <w:t>No, 20.41%</w:t>
            </w:r>
          </w:p>
        </w:tc>
      </w:tr>
      <w:tr w:rsidR="006D2CA8" w:rsidRPr="0069145C" w14:paraId="22607ED5" w14:textId="046E91B8" w:rsidTr="00B53398">
        <w:trPr>
          <w:trHeight w:val="600"/>
        </w:trPr>
        <w:tc>
          <w:tcPr>
            <w:tcW w:w="2960" w:type="dxa"/>
            <w:vMerge/>
            <w:hideMark/>
          </w:tcPr>
          <w:p w14:paraId="1DB20B25" w14:textId="77777777" w:rsidR="006D2CA8" w:rsidRPr="0069145C" w:rsidRDefault="006D2CA8" w:rsidP="006D2CA8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3800" w:type="dxa"/>
            <w:hideMark/>
          </w:tcPr>
          <w:p w14:paraId="52625B97" w14:textId="77777777" w:rsidR="006D2CA8" w:rsidRPr="0069145C" w:rsidRDefault="006D2CA8" w:rsidP="006D2CA8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If yes, is this to allow acceptable levels of daylighting?</w:t>
            </w:r>
          </w:p>
        </w:tc>
        <w:tc>
          <w:tcPr>
            <w:tcW w:w="2868" w:type="dxa"/>
          </w:tcPr>
          <w:p w14:paraId="20D90275" w14:textId="2290D27E" w:rsidR="006D2CA8" w:rsidRPr="00E22D97" w:rsidRDefault="00E22D97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auto"/>
                <w:lang w:eastAsia="en-GB"/>
              </w:rPr>
            </w:pPr>
            <w:r w:rsidRPr="00E22D97">
              <w:rPr>
                <w:rFonts w:ascii="Calibri" w:eastAsia="Times New Roman" w:hAnsi="Calibri" w:cs="Calibri"/>
                <w:color w:val="auto"/>
                <w:lang w:eastAsia="en-GB"/>
              </w:rPr>
              <w:t>-</w:t>
            </w:r>
          </w:p>
        </w:tc>
      </w:tr>
      <w:tr w:rsidR="006D2CA8" w:rsidRPr="0069145C" w14:paraId="651F8EAC" w14:textId="40400856" w:rsidTr="00B53398">
        <w:trPr>
          <w:trHeight w:val="300"/>
        </w:trPr>
        <w:tc>
          <w:tcPr>
            <w:tcW w:w="2960" w:type="dxa"/>
            <w:vMerge w:val="restart"/>
            <w:hideMark/>
          </w:tcPr>
          <w:p w14:paraId="6AEE7616" w14:textId="77777777" w:rsidR="006D2CA8" w:rsidRPr="0069145C" w:rsidRDefault="006D2CA8" w:rsidP="006D2CA8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Security - Are there any security issues that could limit opening of windows for ventilation?</w:t>
            </w:r>
          </w:p>
        </w:tc>
        <w:tc>
          <w:tcPr>
            <w:tcW w:w="3800" w:type="dxa"/>
            <w:hideMark/>
          </w:tcPr>
          <w:p w14:paraId="5935197C" w14:textId="77777777" w:rsidR="006D2CA8" w:rsidRPr="0069145C" w:rsidRDefault="006D2CA8" w:rsidP="006D2CA8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Single storey ground floor units </w:t>
            </w:r>
          </w:p>
        </w:tc>
        <w:tc>
          <w:tcPr>
            <w:tcW w:w="2868" w:type="dxa"/>
          </w:tcPr>
          <w:p w14:paraId="738CB02B" w14:textId="0F5A6FF0" w:rsidR="006D2CA8" w:rsidRPr="00C8653B" w:rsidRDefault="005D44DA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auto"/>
                <w:lang w:eastAsia="en-GB"/>
              </w:rPr>
            </w:pPr>
            <w:r w:rsidRPr="00C8653B">
              <w:rPr>
                <w:rFonts w:ascii="Calibri" w:eastAsia="Times New Roman" w:hAnsi="Calibri" w:cs="Calibri"/>
                <w:color w:val="auto"/>
                <w:lang w:eastAsia="en-GB"/>
              </w:rPr>
              <w:t>Yes</w:t>
            </w:r>
          </w:p>
        </w:tc>
      </w:tr>
      <w:tr w:rsidR="006D2CA8" w:rsidRPr="0069145C" w14:paraId="21DA443C" w14:textId="774F5528" w:rsidTr="00B53398">
        <w:trPr>
          <w:trHeight w:val="675"/>
        </w:trPr>
        <w:tc>
          <w:tcPr>
            <w:tcW w:w="2960" w:type="dxa"/>
            <w:vMerge/>
            <w:hideMark/>
          </w:tcPr>
          <w:p w14:paraId="06B15A85" w14:textId="77777777" w:rsidR="006D2CA8" w:rsidRPr="0069145C" w:rsidRDefault="006D2CA8" w:rsidP="006D2CA8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3800" w:type="dxa"/>
            <w:hideMark/>
          </w:tcPr>
          <w:p w14:paraId="5CEA415C" w14:textId="77777777" w:rsidR="006D2CA8" w:rsidRPr="0069145C" w:rsidRDefault="006D2CA8" w:rsidP="006D2CA8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Vulnerable areas identified by the Police Architectural Liaison Officer </w:t>
            </w:r>
          </w:p>
        </w:tc>
        <w:tc>
          <w:tcPr>
            <w:tcW w:w="2868" w:type="dxa"/>
          </w:tcPr>
          <w:p w14:paraId="3982E355" w14:textId="5B6E0D1D" w:rsidR="006D2CA8" w:rsidRPr="00C8653B" w:rsidRDefault="005D44DA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auto"/>
                <w:lang w:eastAsia="en-GB"/>
              </w:rPr>
            </w:pPr>
            <w:r w:rsidRPr="00C8653B">
              <w:rPr>
                <w:rFonts w:ascii="Calibri" w:eastAsia="Times New Roman" w:hAnsi="Calibri" w:cs="Calibri"/>
                <w:color w:val="auto"/>
                <w:lang w:eastAsia="en-GB"/>
              </w:rPr>
              <w:t>No</w:t>
            </w:r>
          </w:p>
        </w:tc>
      </w:tr>
      <w:tr w:rsidR="006D2CA8" w:rsidRPr="0069145C" w14:paraId="4BAA6FA8" w14:textId="6D57FAD5" w:rsidTr="00B53398">
        <w:trPr>
          <w:trHeight w:val="300"/>
        </w:trPr>
        <w:tc>
          <w:tcPr>
            <w:tcW w:w="2960" w:type="dxa"/>
            <w:vMerge/>
            <w:hideMark/>
          </w:tcPr>
          <w:p w14:paraId="4D787528" w14:textId="77777777" w:rsidR="006D2CA8" w:rsidRPr="0069145C" w:rsidRDefault="006D2CA8" w:rsidP="006D2CA8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3800" w:type="dxa"/>
            <w:hideMark/>
          </w:tcPr>
          <w:p w14:paraId="213364B0" w14:textId="77777777" w:rsidR="006D2CA8" w:rsidRPr="0069145C" w:rsidRDefault="006D2CA8" w:rsidP="006D2CA8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Other</w:t>
            </w:r>
          </w:p>
        </w:tc>
        <w:tc>
          <w:tcPr>
            <w:tcW w:w="2868" w:type="dxa"/>
          </w:tcPr>
          <w:p w14:paraId="633EBE1B" w14:textId="73368CA9" w:rsidR="006D2CA8" w:rsidRPr="0069145C" w:rsidRDefault="005D44DA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N/A</w:t>
            </w:r>
          </w:p>
        </w:tc>
      </w:tr>
    </w:tbl>
    <w:p w14:paraId="4829C32C" w14:textId="77777777" w:rsidR="0069145C" w:rsidRDefault="0069145C" w:rsidP="00E50ED8">
      <w:pPr>
        <w:sectPr w:rsidR="0069145C" w:rsidSect="00E7270F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/>
          <w:pgMar w:top="1474" w:right="1134" w:bottom="1474" w:left="1134" w:header="851" w:footer="567" w:gutter="0"/>
          <w:cols w:space="708"/>
          <w:titlePg/>
          <w:docGrid w:linePitch="360"/>
        </w:sectPr>
      </w:pPr>
    </w:p>
    <w:tbl>
      <w:tblPr>
        <w:tblStyle w:val="ScotchTableOption2"/>
        <w:tblW w:w="9634" w:type="dxa"/>
        <w:tblLook w:val="04A0" w:firstRow="1" w:lastRow="0" w:firstColumn="1" w:lastColumn="0" w:noHBand="0" w:noVBand="1"/>
      </w:tblPr>
      <w:tblGrid>
        <w:gridCol w:w="2960"/>
        <w:gridCol w:w="4275"/>
        <w:gridCol w:w="2399"/>
      </w:tblGrid>
      <w:tr w:rsidR="0069145C" w:rsidRPr="0069145C" w14:paraId="444374C6" w14:textId="77777777" w:rsidTr="005D44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7235" w:type="dxa"/>
            <w:gridSpan w:val="2"/>
            <w:noWrap/>
            <w:hideMark/>
          </w:tcPr>
          <w:p w14:paraId="2F23D87D" w14:textId="77777777" w:rsidR="0069145C" w:rsidRPr="0069145C" w:rsidRDefault="0069145C" w:rsidP="005D44DA">
            <w:pPr>
              <w:spacing w:before="0" w:after="0"/>
              <w:jc w:val="left"/>
              <w:rPr>
                <w:rFonts w:ascii="Calibri" w:eastAsia="Times New Roman" w:hAnsi="Calibri" w:cs="Calibri"/>
                <w:color w:val="FFFFFF" w:themeColor="background1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FFFFFF" w:themeColor="background1"/>
                <w:lang w:eastAsia="en-GB"/>
              </w:rPr>
              <w:lastRenderedPageBreak/>
              <w:t>Section 2 - Design features implemented to mitigate overheating risk</w:t>
            </w:r>
          </w:p>
        </w:tc>
        <w:tc>
          <w:tcPr>
            <w:tcW w:w="2399" w:type="dxa"/>
            <w:noWrap/>
            <w:hideMark/>
          </w:tcPr>
          <w:p w14:paraId="0D34F90F" w14:textId="77777777" w:rsidR="0069145C" w:rsidRPr="0069145C" w:rsidRDefault="0069145C" w:rsidP="0069145C">
            <w:pPr>
              <w:spacing w:before="0" w:after="0"/>
              <w:jc w:val="center"/>
              <w:rPr>
                <w:rFonts w:ascii="Calibri" w:eastAsia="Times New Roman" w:hAnsi="Calibri" w:cs="Calibri"/>
                <w:color w:val="FFFFFF" w:themeColor="background1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FFFFFF" w:themeColor="background1"/>
                <w:lang w:eastAsia="en-GB"/>
              </w:rPr>
              <w:t>Response</w:t>
            </w:r>
          </w:p>
        </w:tc>
      </w:tr>
      <w:tr w:rsidR="0069145C" w:rsidRPr="0069145C" w14:paraId="5FE99506" w14:textId="77777777" w:rsidTr="00B20674">
        <w:trPr>
          <w:trHeight w:val="568"/>
        </w:trPr>
        <w:tc>
          <w:tcPr>
            <w:tcW w:w="2960" w:type="dxa"/>
            <w:vMerge w:val="restart"/>
            <w:noWrap/>
            <w:vAlign w:val="center"/>
            <w:hideMark/>
          </w:tcPr>
          <w:p w14:paraId="6AE3BA96" w14:textId="77777777" w:rsidR="0069145C" w:rsidRPr="0069145C" w:rsidRDefault="0069145C" w:rsidP="00B2067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Landscaping </w:t>
            </w:r>
          </w:p>
        </w:tc>
        <w:tc>
          <w:tcPr>
            <w:tcW w:w="4275" w:type="dxa"/>
            <w:hideMark/>
          </w:tcPr>
          <w:p w14:paraId="3D7A0F2B" w14:textId="77777777" w:rsidR="0069145C" w:rsidRPr="0069145C" w:rsidRDefault="0069145C" w:rsidP="0069145C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Will deciduous trees be provided for summer shading (to windows and pedestrian routes)?</w:t>
            </w:r>
          </w:p>
        </w:tc>
        <w:tc>
          <w:tcPr>
            <w:tcW w:w="2399" w:type="dxa"/>
            <w:noWrap/>
            <w:vAlign w:val="center"/>
            <w:hideMark/>
          </w:tcPr>
          <w:p w14:paraId="0EA4B612" w14:textId="1ECAE934" w:rsidR="0069145C" w:rsidRPr="0069145C" w:rsidRDefault="00A74054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Yes</w:t>
            </w:r>
          </w:p>
        </w:tc>
      </w:tr>
      <w:tr w:rsidR="0069145C" w:rsidRPr="0069145C" w14:paraId="2535AABA" w14:textId="77777777" w:rsidTr="00B20674">
        <w:trPr>
          <w:trHeight w:val="300"/>
        </w:trPr>
        <w:tc>
          <w:tcPr>
            <w:tcW w:w="2960" w:type="dxa"/>
            <w:vMerge/>
            <w:vAlign w:val="center"/>
            <w:hideMark/>
          </w:tcPr>
          <w:p w14:paraId="1F06E1C5" w14:textId="77777777" w:rsidR="0069145C" w:rsidRPr="0069145C" w:rsidRDefault="0069145C" w:rsidP="00B2067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75" w:type="dxa"/>
            <w:hideMark/>
          </w:tcPr>
          <w:p w14:paraId="66100D31" w14:textId="77777777" w:rsidR="0069145C" w:rsidRPr="0069145C" w:rsidRDefault="0069145C" w:rsidP="0069145C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Will green roofs be provided?</w:t>
            </w:r>
          </w:p>
        </w:tc>
        <w:tc>
          <w:tcPr>
            <w:tcW w:w="2399" w:type="dxa"/>
            <w:noWrap/>
            <w:vAlign w:val="center"/>
            <w:hideMark/>
          </w:tcPr>
          <w:p w14:paraId="10D70DB6" w14:textId="12D79749" w:rsidR="0069145C" w:rsidRPr="0069145C" w:rsidRDefault="00262583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auto"/>
                <w:lang w:eastAsia="en-GB"/>
              </w:rPr>
            </w:pPr>
            <w:r>
              <w:rPr>
                <w:rFonts w:ascii="Calibri" w:eastAsia="Times New Roman" w:hAnsi="Calibri" w:cs="Calibri"/>
                <w:color w:val="auto"/>
                <w:lang w:eastAsia="en-GB"/>
              </w:rPr>
              <w:t>Yes – planted amenity roof</w:t>
            </w:r>
          </w:p>
        </w:tc>
      </w:tr>
      <w:tr w:rsidR="001D288F" w:rsidRPr="0069145C" w14:paraId="430DEF0C" w14:textId="77777777" w:rsidTr="00B20674">
        <w:trPr>
          <w:trHeight w:val="900"/>
        </w:trPr>
        <w:tc>
          <w:tcPr>
            <w:tcW w:w="2960" w:type="dxa"/>
            <w:vMerge/>
            <w:vAlign w:val="center"/>
            <w:hideMark/>
          </w:tcPr>
          <w:p w14:paraId="16E37079" w14:textId="77777777" w:rsidR="001D288F" w:rsidRPr="0069145C" w:rsidRDefault="001D288F" w:rsidP="00B2067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75" w:type="dxa"/>
            <w:hideMark/>
          </w:tcPr>
          <w:p w14:paraId="2E5E8FB3" w14:textId="77777777" w:rsidR="001D288F" w:rsidRPr="0069145C" w:rsidRDefault="001D288F" w:rsidP="001D288F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Will other green or blue infrastructure be provided around buildings for evaporative cooling?</w:t>
            </w:r>
          </w:p>
        </w:tc>
        <w:tc>
          <w:tcPr>
            <w:tcW w:w="2399" w:type="dxa"/>
            <w:noWrap/>
            <w:vAlign w:val="center"/>
            <w:hideMark/>
          </w:tcPr>
          <w:p w14:paraId="7CBB9346" w14:textId="126B23FB" w:rsidR="001D288F" w:rsidRPr="0069145C" w:rsidRDefault="00262583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auto"/>
                <w:lang w:eastAsia="en-GB"/>
              </w:rPr>
            </w:pPr>
            <w:r>
              <w:rPr>
                <w:rFonts w:ascii="Calibri" w:eastAsia="Times New Roman" w:hAnsi="Calibri" w:cs="Calibri"/>
                <w:color w:val="auto"/>
                <w:lang w:eastAsia="en-GB"/>
              </w:rPr>
              <w:t>Yes – extensive soft landscaping at podium level</w:t>
            </w:r>
          </w:p>
        </w:tc>
      </w:tr>
      <w:tr w:rsidR="001D288F" w:rsidRPr="0069145C" w14:paraId="2AD6B5A7" w14:textId="77777777" w:rsidTr="00B20674">
        <w:trPr>
          <w:trHeight w:val="600"/>
        </w:trPr>
        <w:tc>
          <w:tcPr>
            <w:tcW w:w="2960" w:type="dxa"/>
            <w:noWrap/>
            <w:vAlign w:val="center"/>
            <w:hideMark/>
          </w:tcPr>
          <w:p w14:paraId="08987AB3" w14:textId="77777777" w:rsidR="001D288F" w:rsidRPr="0069145C" w:rsidRDefault="001D288F" w:rsidP="00B2067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Materials </w:t>
            </w:r>
          </w:p>
        </w:tc>
        <w:tc>
          <w:tcPr>
            <w:tcW w:w="4275" w:type="dxa"/>
            <w:hideMark/>
          </w:tcPr>
          <w:p w14:paraId="5CA7E89C" w14:textId="77777777" w:rsidR="001D288F" w:rsidRPr="0069145C" w:rsidRDefault="001D288F" w:rsidP="001D288F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Have high albedo (light colour) materials been specified?</w:t>
            </w:r>
          </w:p>
        </w:tc>
        <w:tc>
          <w:tcPr>
            <w:tcW w:w="2399" w:type="dxa"/>
            <w:noWrap/>
            <w:vAlign w:val="center"/>
            <w:hideMark/>
          </w:tcPr>
          <w:p w14:paraId="3093A2BB" w14:textId="335000B1" w:rsidR="001D288F" w:rsidRPr="0069145C" w:rsidRDefault="001D288F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Yes</w:t>
            </w:r>
            <w:r w:rsidR="00C8653B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</w:t>
            </w:r>
          </w:p>
        </w:tc>
      </w:tr>
      <w:tr w:rsidR="003020EB" w:rsidRPr="0069145C" w14:paraId="3D925E0D" w14:textId="77777777" w:rsidTr="001B3386">
        <w:trPr>
          <w:trHeight w:val="300"/>
        </w:trPr>
        <w:tc>
          <w:tcPr>
            <w:tcW w:w="2960" w:type="dxa"/>
            <w:vMerge w:val="restart"/>
            <w:noWrap/>
            <w:vAlign w:val="center"/>
            <w:hideMark/>
          </w:tcPr>
          <w:p w14:paraId="0A0399B8" w14:textId="77777777" w:rsidR="003020EB" w:rsidRPr="0069145C" w:rsidRDefault="003020EB" w:rsidP="003020EB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Dwelling aspect </w:t>
            </w:r>
          </w:p>
        </w:tc>
        <w:tc>
          <w:tcPr>
            <w:tcW w:w="4275" w:type="dxa"/>
            <w:noWrap/>
            <w:hideMark/>
          </w:tcPr>
          <w:p w14:paraId="472CD759" w14:textId="77777777" w:rsidR="003020EB" w:rsidRPr="0069145C" w:rsidRDefault="003020EB" w:rsidP="003020EB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% of total units that are single aspect</w:t>
            </w:r>
          </w:p>
        </w:tc>
        <w:tc>
          <w:tcPr>
            <w:tcW w:w="2399" w:type="dxa"/>
            <w:noWrap/>
            <w:hideMark/>
          </w:tcPr>
          <w:p w14:paraId="1E4E5151" w14:textId="514BDF62" w:rsidR="003020EB" w:rsidRPr="00E22D97" w:rsidRDefault="00E22D97" w:rsidP="003020E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E22D97">
              <w:rPr>
                <w:rFonts w:ascii="Calibri" w:eastAsia="Times New Roman" w:hAnsi="Calibri" w:cs="Calibri"/>
                <w:color w:val="000000"/>
                <w:lang w:eastAsia="en-GB"/>
              </w:rPr>
              <w:t>47.62%</w:t>
            </w:r>
          </w:p>
        </w:tc>
      </w:tr>
      <w:tr w:rsidR="003020EB" w:rsidRPr="0069145C" w14:paraId="19835DE1" w14:textId="3F7ABCB0" w:rsidTr="001B3386">
        <w:trPr>
          <w:trHeight w:val="300"/>
        </w:trPr>
        <w:tc>
          <w:tcPr>
            <w:tcW w:w="2960" w:type="dxa"/>
            <w:vMerge/>
            <w:vAlign w:val="center"/>
            <w:hideMark/>
          </w:tcPr>
          <w:p w14:paraId="332EF975" w14:textId="77777777" w:rsidR="003020EB" w:rsidRPr="0069145C" w:rsidRDefault="003020EB" w:rsidP="003020EB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75" w:type="dxa"/>
            <w:noWrap/>
            <w:hideMark/>
          </w:tcPr>
          <w:p w14:paraId="2C24C417" w14:textId="77777777" w:rsidR="003020EB" w:rsidRPr="0069145C" w:rsidRDefault="003020EB" w:rsidP="003020EB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% single aspect with N / NE / NW orientation</w:t>
            </w:r>
          </w:p>
        </w:tc>
        <w:tc>
          <w:tcPr>
            <w:tcW w:w="2399" w:type="dxa"/>
          </w:tcPr>
          <w:p w14:paraId="62A58866" w14:textId="6FCC4E2A" w:rsidR="003020EB" w:rsidRPr="00E22D97" w:rsidRDefault="00E22D97" w:rsidP="003020E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E22D97">
              <w:rPr>
                <w:rFonts w:ascii="Calibri" w:eastAsia="Times New Roman" w:hAnsi="Calibri" w:cs="Calibri"/>
                <w:color w:val="000000"/>
                <w:lang w:eastAsia="en-GB"/>
              </w:rPr>
              <w:t>11.90%</w:t>
            </w:r>
          </w:p>
        </w:tc>
      </w:tr>
      <w:tr w:rsidR="003020EB" w:rsidRPr="0069145C" w14:paraId="50C2C684" w14:textId="77777777" w:rsidTr="001B3386">
        <w:trPr>
          <w:trHeight w:val="300"/>
        </w:trPr>
        <w:tc>
          <w:tcPr>
            <w:tcW w:w="2960" w:type="dxa"/>
            <w:vMerge/>
            <w:vAlign w:val="center"/>
            <w:hideMark/>
          </w:tcPr>
          <w:p w14:paraId="5FB54B11" w14:textId="77777777" w:rsidR="003020EB" w:rsidRPr="0069145C" w:rsidRDefault="003020EB" w:rsidP="003020EB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75" w:type="dxa"/>
            <w:noWrap/>
            <w:hideMark/>
          </w:tcPr>
          <w:p w14:paraId="490DAC35" w14:textId="77777777" w:rsidR="003020EB" w:rsidRPr="0069145C" w:rsidRDefault="003020EB" w:rsidP="003020EB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% single aspect with E orientation</w:t>
            </w:r>
          </w:p>
        </w:tc>
        <w:tc>
          <w:tcPr>
            <w:tcW w:w="2399" w:type="dxa"/>
            <w:noWrap/>
            <w:hideMark/>
          </w:tcPr>
          <w:p w14:paraId="2C944FB6" w14:textId="392967B3" w:rsidR="003020EB" w:rsidRPr="00E22D97" w:rsidRDefault="00E22D97" w:rsidP="003020E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E22D97">
              <w:rPr>
                <w:rFonts w:ascii="Calibri" w:eastAsia="Times New Roman" w:hAnsi="Calibri" w:cs="Calibri"/>
                <w:color w:val="000000"/>
                <w:lang w:eastAsia="en-GB"/>
              </w:rPr>
              <w:t>0%</w:t>
            </w:r>
          </w:p>
        </w:tc>
      </w:tr>
      <w:tr w:rsidR="003020EB" w:rsidRPr="0069145C" w14:paraId="573DC0BA" w14:textId="191417F7" w:rsidTr="001B3386">
        <w:trPr>
          <w:trHeight w:val="300"/>
        </w:trPr>
        <w:tc>
          <w:tcPr>
            <w:tcW w:w="2960" w:type="dxa"/>
            <w:vMerge/>
            <w:vAlign w:val="center"/>
            <w:hideMark/>
          </w:tcPr>
          <w:p w14:paraId="5B46A824" w14:textId="77777777" w:rsidR="003020EB" w:rsidRPr="0069145C" w:rsidRDefault="003020EB" w:rsidP="003020EB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75" w:type="dxa"/>
            <w:noWrap/>
            <w:hideMark/>
          </w:tcPr>
          <w:p w14:paraId="40AD6663" w14:textId="77777777" w:rsidR="003020EB" w:rsidRPr="0069145C" w:rsidRDefault="003020EB" w:rsidP="003020EB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% single aspect with S / SE / SW orientation</w:t>
            </w:r>
          </w:p>
        </w:tc>
        <w:tc>
          <w:tcPr>
            <w:tcW w:w="2399" w:type="dxa"/>
          </w:tcPr>
          <w:p w14:paraId="32E80E29" w14:textId="666DB1A3" w:rsidR="003020EB" w:rsidRPr="00E22D97" w:rsidRDefault="00E22D97" w:rsidP="003020E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E22D97">
              <w:rPr>
                <w:rFonts w:ascii="Calibri" w:eastAsia="Times New Roman" w:hAnsi="Calibri" w:cs="Calibri"/>
                <w:color w:val="000000"/>
                <w:lang w:eastAsia="en-GB"/>
              </w:rPr>
              <w:t>35.71%</w:t>
            </w:r>
          </w:p>
        </w:tc>
      </w:tr>
      <w:tr w:rsidR="003020EB" w:rsidRPr="0069145C" w14:paraId="245AF545" w14:textId="77777777" w:rsidTr="001B3386">
        <w:trPr>
          <w:trHeight w:val="300"/>
        </w:trPr>
        <w:tc>
          <w:tcPr>
            <w:tcW w:w="2960" w:type="dxa"/>
            <w:vMerge/>
            <w:vAlign w:val="center"/>
            <w:hideMark/>
          </w:tcPr>
          <w:p w14:paraId="77177476" w14:textId="77777777" w:rsidR="003020EB" w:rsidRPr="0069145C" w:rsidRDefault="003020EB" w:rsidP="003020EB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75" w:type="dxa"/>
            <w:noWrap/>
            <w:hideMark/>
          </w:tcPr>
          <w:p w14:paraId="59DBCB5A" w14:textId="77777777" w:rsidR="003020EB" w:rsidRPr="0069145C" w:rsidRDefault="003020EB" w:rsidP="003020EB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% single aspect with W orientation</w:t>
            </w:r>
          </w:p>
        </w:tc>
        <w:tc>
          <w:tcPr>
            <w:tcW w:w="2399" w:type="dxa"/>
            <w:noWrap/>
            <w:hideMark/>
          </w:tcPr>
          <w:p w14:paraId="60151888" w14:textId="38DF57B7" w:rsidR="003020EB" w:rsidRPr="00E22D97" w:rsidRDefault="00E22D97" w:rsidP="003020E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E22D97">
              <w:rPr>
                <w:rFonts w:ascii="Calibri" w:eastAsia="Times New Roman" w:hAnsi="Calibri" w:cs="Calibri"/>
                <w:color w:val="000000"/>
                <w:lang w:eastAsia="en-GB"/>
              </w:rPr>
              <w:t>0%</w:t>
            </w:r>
          </w:p>
        </w:tc>
      </w:tr>
      <w:tr w:rsidR="001D288F" w:rsidRPr="0069145C" w14:paraId="08C9F519" w14:textId="77777777" w:rsidTr="00B20674">
        <w:trPr>
          <w:trHeight w:val="300"/>
        </w:trPr>
        <w:tc>
          <w:tcPr>
            <w:tcW w:w="2960" w:type="dxa"/>
            <w:vMerge w:val="restart"/>
            <w:vAlign w:val="center"/>
            <w:hideMark/>
          </w:tcPr>
          <w:p w14:paraId="50802611" w14:textId="77777777" w:rsidR="001D288F" w:rsidRPr="0069145C" w:rsidRDefault="001D288F" w:rsidP="00B2067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Glazing ratio - What is the glazing ratio (glazing; internal floor area) on each facade?</w:t>
            </w:r>
          </w:p>
        </w:tc>
        <w:tc>
          <w:tcPr>
            <w:tcW w:w="4275" w:type="dxa"/>
            <w:noWrap/>
            <w:hideMark/>
          </w:tcPr>
          <w:p w14:paraId="5F413763" w14:textId="77777777" w:rsidR="001D288F" w:rsidRPr="0069145C" w:rsidRDefault="001D288F" w:rsidP="001D288F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N / NE / NW</w:t>
            </w:r>
          </w:p>
        </w:tc>
        <w:tc>
          <w:tcPr>
            <w:tcW w:w="2399" w:type="dxa"/>
            <w:noWrap/>
            <w:vAlign w:val="center"/>
            <w:hideMark/>
          </w:tcPr>
          <w:p w14:paraId="63F6A94E" w14:textId="6C8353EE" w:rsidR="001D288F" w:rsidRPr="00E22D97" w:rsidRDefault="00E22D97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E22D97">
              <w:rPr>
                <w:rFonts w:ascii="Calibri" w:eastAsia="Times New Roman" w:hAnsi="Calibri" w:cs="Calibri"/>
                <w:color w:val="000000"/>
                <w:lang w:eastAsia="en-GB"/>
              </w:rPr>
              <w:t>11.25%</w:t>
            </w:r>
          </w:p>
        </w:tc>
      </w:tr>
      <w:tr w:rsidR="001D288F" w:rsidRPr="0069145C" w14:paraId="4C2E2396" w14:textId="77777777" w:rsidTr="00B20674">
        <w:trPr>
          <w:trHeight w:val="300"/>
        </w:trPr>
        <w:tc>
          <w:tcPr>
            <w:tcW w:w="2960" w:type="dxa"/>
            <w:vMerge/>
            <w:vAlign w:val="center"/>
            <w:hideMark/>
          </w:tcPr>
          <w:p w14:paraId="46CC78CD" w14:textId="77777777" w:rsidR="001D288F" w:rsidRPr="0069145C" w:rsidRDefault="001D288F" w:rsidP="00B2067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75" w:type="dxa"/>
            <w:noWrap/>
            <w:hideMark/>
          </w:tcPr>
          <w:p w14:paraId="2D433D92" w14:textId="77777777" w:rsidR="001D288F" w:rsidRPr="0069145C" w:rsidRDefault="001D288F" w:rsidP="001D288F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E</w:t>
            </w:r>
          </w:p>
        </w:tc>
        <w:tc>
          <w:tcPr>
            <w:tcW w:w="2399" w:type="dxa"/>
            <w:noWrap/>
            <w:vAlign w:val="center"/>
            <w:hideMark/>
          </w:tcPr>
          <w:p w14:paraId="079DCF80" w14:textId="7DCCA669" w:rsidR="001D288F" w:rsidRPr="00E22D97" w:rsidRDefault="00E22D97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E22D97">
              <w:rPr>
                <w:rFonts w:ascii="Calibri" w:eastAsia="Times New Roman" w:hAnsi="Calibri" w:cs="Calibri"/>
                <w:color w:val="000000"/>
                <w:lang w:eastAsia="en-GB"/>
              </w:rPr>
              <w:t>0%</w:t>
            </w:r>
          </w:p>
        </w:tc>
      </w:tr>
      <w:tr w:rsidR="00A1258E" w:rsidRPr="0069145C" w14:paraId="752811C0" w14:textId="77777777" w:rsidTr="00C35AB3">
        <w:trPr>
          <w:trHeight w:val="300"/>
        </w:trPr>
        <w:tc>
          <w:tcPr>
            <w:tcW w:w="2960" w:type="dxa"/>
            <w:vMerge/>
            <w:vAlign w:val="center"/>
            <w:hideMark/>
          </w:tcPr>
          <w:p w14:paraId="21181347" w14:textId="77777777" w:rsidR="00A1258E" w:rsidRPr="0069145C" w:rsidRDefault="00A1258E" w:rsidP="00A1258E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75" w:type="dxa"/>
            <w:noWrap/>
            <w:hideMark/>
          </w:tcPr>
          <w:p w14:paraId="33A83FD8" w14:textId="77777777" w:rsidR="00A1258E" w:rsidRPr="0069145C" w:rsidRDefault="00A1258E" w:rsidP="00A1258E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S / SE / SW</w:t>
            </w:r>
          </w:p>
        </w:tc>
        <w:tc>
          <w:tcPr>
            <w:tcW w:w="2399" w:type="dxa"/>
            <w:noWrap/>
            <w:hideMark/>
          </w:tcPr>
          <w:p w14:paraId="58A60C05" w14:textId="4CA22D8D" w:rsidR="00A1258E" w:rsidRPr="00E22D97" w:rsidRDefault="00E22D97" w:rsidP="00A1258E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E22D97">
              <w:rPr>
                <w:rFonts w:ascii="Calibri" w:eastAsia="Times New Roman" w:hAnsi="Calibri" w:cs="Calibri"/>
                <w:color w:val="000000"/>
                <w:lang w:eastAsia="en-GB"/>
              </w:rPr>
              <w:t>9.15%</w:t>
            </w:r>
          </w:p>
        </w:tc>
      </w:tr>
      <w:tr w:rsidR="00A1258E" w:rsidRPr="0069145C" w14:paraId="46AC5A1E" w14:textId="77777777" w:rsidTr="00C35AB3">
        <w:trPr>
          <w:trHeight w:val="300"/>
        </w:trPr>
        <w:tc>
          <w:tcPr>
            <w:tcW w:w="2960" w:type="dxa"/>
            <w:vMerge/>
            <w:vAlign w:val="center"/>
            <w:hideMark/>
          </w:tcPr>
          <w:p w14:paraId="1D3DEF35" w14:textId="77777777" w:rsidR="00A1258E" w:rsidRPr="0069145C" w:rsidRDefault="00A1258E" w:rsidP="00A1258E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75" w:type="dxa"/>
            <w:hideMark/>
          </w:tcPr>
          <w:p w14:paraId="6C0E92DA" w14:textId="77777777" w:rsidR="00A1258E" w:rsidRPr="0069145C" w:rsidRDefault="00A1258E" w:rsidP="00A1258E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W</w:t>
            </w:r>
          </w:p>
        </w:tc>
        <w:tc>
          <w:tcPr>
            <w:tcW w:w="2399" w:type="dxa"/>
            <w:noWrap/>
            <w:hideMark/>
          </w:tcPr>
          <w:p w14:paraId="0624A3CB" w14:textId="79BE051E" w:rsidR="00A1258E" w:rsidRPr="00E22D97" w:rsidRDefault="00E22D97" w:rsidP="00A1258E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E22D97">
              <w:rPr>
                <w:rFonts w:ascii="Calibri" w:eastAsia="Times New Roman" w:hAnsi="Calibri" w:cs="Calibri"/>
                <w:color w:val="000000"/>
                <w:lang w:eastAsia="en-GB"/>
              </w:rPr>
              <w:t>0%</w:t>
            </w:r>
          </w:p>
        </w:tc>
      </w:tr>
      <w:tr w:rsidR="001D288F" w:rsidRPr="0069145C" w14:paraId="3E03616C" w14:textId="77777777" w:rsidTr="00B20674">
        <w:trPr>
          <w:trHeight w:val="291"/>
        </w:trPr>
        <w:tc>
          <w:tcPr>
            <w:tcW w:w="2960" w:type="dxa"/>
            <w:noWrap/>
            <w:vAlign w:val="center"/>
            <w:hideMark/>
          </w:tcPr>
          <w:p w14:paraId="5D0A13A7" w14:textId="77777777" w:rsidR="001D288F" w:rsidRPr="0069145C" w:rsidRDefault="001D288F" w:rsidP="00B2067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Daylighting </w:t>
            </w:r>
          </w:p>
        </w:tc>
        <w:tc>
          <w:tcPr>
            <w:tcW w:w="4275" w:type="dxa"/>
            <w:hideMark/>
          </w:tcPr>
          <w:p w14:paraId="66A0D6F1" w14:textId="77777777" w:rsidR="001D288F" w:rsidRPr="0069145C" w:rsidRDefault="001D288F" w:rsidP="001D288F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What is the average daylight factor range?</w:t>
            </w:r>
          </w:p>
        </w:tc>
        <w:tc>
          <w:tcPr>
            <w:tcW w:w="2399" w:type="dxa"/>
            <w:noWrap/>
            <w:vAlign w:val="center"/>
            <w:hideMark/>
          </w:tcPr>
          <w:p w14:paraId="667EF6FF" w14:textId="0ED14431" w:rsidR="00A740DA" w:rsidRDefault="00A740DA" w:rsidP="00A740DA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0.5% to 4.1%</w:t>
            </w:r>
            <w:r w:rsidR="00236707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</w:t>
            </w:r>
            <w:r w:rsidR="00236707">
              <w:rPr>
                <w:rFonts w:ascii="Calibri" w:eastAsia="Times New Roman" w:hAnsi="Calibri" w:cs="Calibri"/>
                <w:color w:val="000000"/>
                <w:lang w:eastAsia="en-GB"/>
              </w:rPr>
              <w:t>on the lowest 11 floors.</w:t>
            </w:r>
            <w:bookmarkStart w:id="0" w:name="_GoBack"/>
            <w:bookmarkEnd w:id="0"/>
          </w:p>
          <w:p w14:paraId="4362BD42" w14:textId="2FD68867" w:rsidR="001D288F" w:rsidRPr="00E22D97" w:rsidRDefault="00A740DA" w:rsidP="00A740DA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Detailed ‘per room’ results can be found within Annex 5 of the ES Chapter</w:t>
            </w:r>
          </w:p>
        </w:tc>
      </w:tr>
      <w:tr w:rsidR="00A1258E" w:rsidRPr="0069145C" w14:paraId="1CDCC3C3" w14:textId="77777777" w:rsidTr="00C379DF">
        <w:trPr>
          <w:trHeight w:val="300"/>
        </w:trPr>
        <w:tc>
          <w:tcPr>
            <w:tcW w:w="2960" w:type="dxa"/>
            <w:noWrap/>
            <w:vAlign w:val="center"/>
            <w:hideMark/>
          </w:tcPr>
          <w:p w14:paraId="22BD3AE9" w14:textId="77777777" w:rsidR="00A1258E" w:rsidRPr="0069145C" w:rsidRDefault="00A1258E" w:rsidP="00A1258E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Window opening</w:t>
            </w:r>
          </w:p>
        </w:tc>
        <w:tc>
          <w:tcPr>
            <w:tcW w:w="4275" w:type="dxa"/>
            <w:hideMark/>
          </w:tcPr>
          <w:p w14:paraId="5089CBD8" w14:textId="77777777" w:rsidR="00A1258E" w:rsidRPr="0069145C" w:rsidRDefault="00A1258E" w:rsidP="00A1258E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Are windows openable?</w:t>
            </w:r>
          </w:p>
        </w:tc>
        <w:tc>
          <w:tcPr>
            <w:tcW w:w="2399" w:type="dxa"/>
            <w:noWrap/>
            <w:hideMark/>
          </w:tcPr>
          <w:p w14:paraId="515DF715" w14:textId="1B09B070" w:rsidR="00A1258E" w:rsidRPr="00E22D97" w:rsidRDefault="00E22D97" w:rsidP="00A1258E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E22D97">
              <w:rPr>
                <w:rFonts w:ascii="Calibri" w:eastAsia="Times New Roman" w:hAnsi="Calibri" w:cs="Calibri"/>
                <w:color w:val="000000"/>
                <w:lang w:eastAsia="en-GB"/>
              </w:rPr>
              <w:t>Yes</w:t>
            </w:r>
          </w:p>
        </w:tc>
      </w:tr>
      <w:tr w:rsidR="00A1258E" w:rsidRPr="0069145C" w14:paraId="0077246D" w14:textId="77777777" w:rsidTr="00C379DF">
        <w:trPr>
          <w:trHeight w:val="600"/>
        </w:trPr>
        <w:tc>
          <w:tcPr>
            <w:tcW w:w="2960" w:type="dxa"/>
            <w:noWrap/>
            <w:vAlign w:val="center"/>
            <w:hideMark/>
          </w:tcPr>
          <w:p w14:paraId="5C4ECF3A" w14:textId="77777777" w:rsidR="00A1258E" w:rsidRPr="0069145C" w:rsidRDefault="00A1258E" w:rsidP="00A1258E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Window opening</w:t>
            </w:r>
          </w:p>
        </w:tc>
        <w:tc>
          <w:tcPr>
            <w:tcW w:w="4275" w:type="dxa"/>
            <w:hideMark/>
          </w:tcPr>
          <w:p w14:paraId="5670D789" w14:textId="77777777" w:rsidR="00A1258E" w:rsidRPr="0069145C" w:rsidRDefault="00A1258E" w:rsidP="00A1258E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What is the average percentage of openable area for the windows?</w:t>
            </w:r>
          </w:p>
        </w:tc>
        <w:tc>
          <w:tcPr>
            <w:tcW w:w="2399" w:type="dxa"/>
            <w:noWrap/>
            <w:hideMark/>
          </w:tcPr>
          <w:p w14:paraId="42097916" w14:textId="42490009" w:rsidR="00A1258E" w:rsidRPr="0069145C" w:rsidRDefault="00A8044A" w:rsidP="00A1258E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39.79</w:t>
            </w:r>
            <w:r w:rsidR="00E22D97">
              <w:rPr>
                <w:rFonts w:ascii="Calibri" w:eastAsia="Times New Roman" w:hAnsi="Calibri" w:cs="Calibri"/>
                <w:color w:val="000000"/>
                <w:lang w:eastAsia="en-GB"/>
              </w:rPr>
              <w:t>%</w:t>
            </w:r>
          </w:p>
        </w:tc>
      </w:tr>
      <w:tr w:rsidR="00A1258E" w:rsidRPr="0069145C" w14:paraId="7CA624DA" w14:textId="77777777" w:rsidTr="00C379DF">
        <w:trPr>
          <w:trHeight w:val="300"/>
        </w:trPr>
        <w:tc>
          <w:tcPr>
            <w:tcW w:w="2960" w:type="dxa"/>
            <w:vMerge w:val="restart"/>
            <w:vAlign w:val="center"/>
            <w:hideMark/>
          </w:tcPr>
          <w:p w14:paraId="75BD1E7E" w14:textId="77777777" w:rsidR="00A1258E" w:rsidRPr="0069145C" w:rsidRDefault="00A1258E" w:rsidP="00A1258E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Window opening - What is the extent of the opening?</w:t>
            </w:r>
          </w:p>
        </w:tc>
        <w:tc>
          <w:tcPr>
            <w:tcW w:w="4275" w:type="dxa"/>
            <w:hideMark/>
          </w:tcPr>
          <w:p w14:paraId="7347D11E" w14:textId="77777777" w:rsidR="00A1258E" w:rsidRPr="0069145C" w:rsidRDefault="00A1258E" w:rsidP="00A1258E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Fully openable</w:t>
            </w:r>
          </w:p>
        </w:tc>
        <w:tc>
          <w:tcPr>
            <w:tcW w:w="2399" w:type="dxa"/>
            <w:noWrap/>
            <w:hideMark/>
          </w:tcPr>
          <w:p w14:paraId="252E4F55" w14:textId="3E6B84B7" w:rsidR="00A1258E" w:rsidRPr="0069145C" w:rsidRDefault="00E22D97" w:rsidP="00A1258E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Balcony doors only</w:t>
            </w:r>
          </w:p>
        </w:tc>
      </w:tr>
      <w:tr w:rsidR="00A1258E" w:rsidRPr="0069145C" w14:paraId="3E2E7027" w14:textId="77777777" w:rsidTr="00C379DF">
        <w:trPr>
          <w:trHeight w:val="600"/>
        </w:trPr>
        <w:tc>
          <w:tcPr>
            <w:tcW w:w="2960" w:type="dxa"/>
            <w:vMerge/>
            <w:vAlign w:val="center"/>
            <w:hideMark/>
          </w:tcPr>
          <w:p w14:paraId="0CE0A926" w14:textId="77777777" w:rsidR="00A1258E" w:rsidRPr="0069145C" w:rsidRDefault="00A1258E" w:rsidP="00A1258E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75" w:type="dxa"/>
            <w:hideMark/>
          </w:tcPr>
          <w:p w14:paraId="21C5C44A" w14:textId="77777777" w:rsidR="00A1258E" w:rsidRPr="0069145C" w:rsidRDefault="00A1258E" w:rsidP="00A1258E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Limited (e.g. for security, safety, wind loading reasons)</w:t>
            </w:r>
          </w:p>
        </w:tc>
        <w:tc>
          <w:tcPr>
            <w:tcW w:w="2399" w:type="dxa"/>
            <w:noWrap/>
            <w:hideMark/>
          </w:tcPr>
          <w:p w14:paraId="3B08082D" w14:textId="79F3195C" w:rsidR="00A1258E" w:rsidRPr="0069145C" w:rsidRDefault="00E22D97" w:rsidP="00A1258E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Apart from balcony sliding doors, windows are limited to 100mm for safety reasons</w:t>
            </w:r>
          </w:p>
        </w:tc>
      </w:tr>
      <w:tr w:rsidR="001D288F" w:rsidRPr="0069145C" w14:paraId="2D6A3CEC" w14:textId="77777777" w:rsidTr="00B20674">
        <w:trPr>
          <w:trHeight w:val="1129"/>
        </w:trPr>
        <w:tc>
          <w:tcPr>
            <w:tcW w:w="2960" w:type="dxa"/>
            <w:noWrap/>
            <w:vAlign w:val="center"/>
            <w:hideMark/>
          </w:tcPr>
          <w:p w14:paraId="16915ECA" w14:textId="77777777" w:rsidR="001D288F" w:rsidRPr="0069145C" w:rsidRDefault="001D288F" w:rsidP="00B2067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Security </w:t>
            </w:r>
          </w:p>
        </w:tc>
        <w:tc>
          <w:tcPr>
            <w:tcW w:w="4275" w:type="dxa"/>
            <w:hideMark/>
          </w:tcPr>
          <w:p w14:paraId="61EE1DF5" w14:textId="77777777" w:rsidR="001D288F" w:rsidRPr="0069145C" w:rsidRDefault="001D288F" w:rsidP="001D288F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Where there are security issues (e.g. ground floor flats) has an alternative night time natural ventilation method been provided (e.g. ventilation grates)?</w:t>
            </w:r>
          </w:p>
        </w:tc>
        <w:tc>
          <w:tcPr>
            <w:tcW w:w="2399" w:type="dxa"/>
            <w:noWrap/>
            <w:vAlign w:val="center"/>
            <w:hideMark/>
          </w:tcPr>
          <w:p w14:paraId="07003126" w14:textId="540B12DE" w:rsidR="001D288F" w:rsidRPr="0069145C" w:rsidRDefault="00B20674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Yes</w:t>
            </w:r>
          </w:p>
        </w:tc>
      </w:tr>
      <w:tr w:rsidR="00B20674" w:rsidRPr="0069145C" w14:paraId="4879CA07" w14:textId="77777777" w:rsidTr="00B20674">
        <w:trPr>
          <w:trHeight w:val="300"/>
        </w:trPr>
        <w:tc>
          <w:tcPr>
            <w:tcW w:w="2960" w:type="dxa"/>
            <w:vMerge w:val="restart"/>
            <w:noWrap/>
            <w:vAlign w:val="center"/>
            <w:hideMark/>
          </w:tcPr>
          <w:p w14:paraId="5FAFF376" w14:textId="77777777" w:rsidR="00B20674" w:rsidRPr="0069145C" w:rsidRDefault="00B20674" w:rsidP="00B2067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Shading</w:t>
            </w:r>
          </w:p>
        </w:tc>
        <w:tc>
          <w:tcPr>
            <w:tcW w:w="4275" w:type="dxa"/>
            <w:noWrap/>
            <w:hideMark/>
          </w:tcPr>
          <w:p w14:paraId="7C1BEBE0" w14:textId="77777777" w:rsidR="00B20674" w:rsidRPr="0069145C" w:rsidRDefault="00B20674" w:rsidP="001D288F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Is there any external shading?</w:t>
            </w:r>
          </w:p>
        </w:tc>
        <w:tc>
          <w:tcPr>
            <w:tcW w:w="2399" w:type="dxa"/>
            <w:noWrap/>
            <w:vAlign w:val="center"/>
            <w:hideMark/>
          </w:tcPr>
          <w:p w14:paraId="5634F3CC" w14:textId="455D0DE2" w:rsidR="00B20674" w:rsidRPr="0069145C" w:rsidRDefault="00E22D97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F266D0">
              <w:rPr>
                <w:rFonts w:ascii="Calibri" w:eastAsia="Times New Roman" w:hAnsi="Calibri" w:cs="Calibri"/>
                <w:color w:val="000000"/>
                <w:lang w:eastAsia="en-GB"/>
              </w:rPr>
              <w:t>Yes – Some protruding and inset balconies provide shading to unit below</w:t>
            </w:r>
          </w:p>
        </w:tc>
      </w:tr>
      <w:tr w:rsidR="00B20674" w:rsidRPr="0069145C" w14:paraId="5C1260BA" w14:textId="77777777" w:rsidTr="00C8653B">
        <w:trPr>
          <w:trHeight w:val="300"/>
        </w:trPr>
        <w:tc>
          <w:tcPr>
            <w:tcW w:w="2960" w:type="dxa"/>
            <w:vMerge/>
            <w:noWrap/>
            <w:hideMark/>
          </w:tcPr>
          <w:p w14:paraId="03483E1F" w14:textId="77777777" w:rsidR="00B20674" w:rsidRPr="0069145C" w:rsidRDefault="00B20674" w:rsidP="001D288F">
            <w:pPr>
              <w:spacing w:before="0" w:after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GB"/>
              </w:rPr>
            </w:pPr>
          </w:p>
        </w:tc>
        <w:tc>
          <w:tcPr>
            <w:tcW w:w="4275" w:type="dxa"/>
            <w:noWrap/>
            <w:hideMark/>
          </w:tcPr>
          <w:p w14:paraId="0583DAFF" w14:textId="77777777" w:rsidR="00B20674" w:rsidRPr="0069145C" w:rsidRDefault="00B20674" w:rsidP="001D288F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Is there any internal shading?</w:t>
            </w:r>
          </w:p>
        </w:tc>
        <w:tc>
          <w:tcPr>
            <w:tcW w:w="2399" w:type="dxa"/>
            <w:noWrap/>
            <w:vAlign w:val="center"/>
            <w:hideMark/>
          </w:tcPr>
          <w:p w14:paraId="2E7510CD" w14:textId="5F331B68" w:rsidR="00B20674" w:rsidRPr="0069145C" w:rsidRDefault="00B20674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Yes</w:t>
            </w:r>
            <w:r w:rsidR="00A1258E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– light coloured blinds</w:t>
            </w:r>
          </w:p>
        </w:tc>
      </w:tr>
      <w:tr w:rsidR="001D288F" w:rsidRPr="0069145C" w14:paraId="5025516C" w14:textId="77777777" w:rsidTr="00C8653B">
        <w:trPr>
          <w:trHeight w:val="300"/>
        </w:trPr>
        <w:tc>
          <w:tcPr>
            <w:tcW w:w="2960" w:type="dxa"/>
            <w:noWrap/>
            <w:hideMark/>
          </w:tcPr>
          <w:p w14:paraId="4815AF7A" w14:textId="77777777" w:rsidR="001D288F" w:rsidRPr="0069145C" w:rsidRDefault="001D288F" w:rsidP="001D288F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Glazing specification</w:t>
            </w:r>
          </w:p>
        </w:tc>
        <w:tc>
          <w:tcPr>
            <w:tcW w:w="4275" w:type="dxa"/>
            <w:noWrap/>
            <w:hideMark/>
          </w:tcPr>
          <w:p w14:paraId="02F9ACB2" w14:textId="77777777" w:rsidR="001D288F" w:rsidRPr="0069145C" w:rsidRDefault="001D288F" w:rsidP="001D288F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Is there any solar control glazing?</w:t>
            </w:r>
          </w:p>
        </w:tc>
        <w:tc>
          <w:tcPr>
            <w:tcW w:w="2399" w:type="dxa"/>
            <w:noWrap/>
            <w:vAlign w:val="center"/>
            <w:hideMark/>
          </w:tcPr>
          <w:p w14:paraId="3F62E62E" w14:textId="247BC9FA" w:rsidR="001D288F" w:rsidRPr="0069145C" w:rsidRDefault="00B20674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Yes - G value: 0.5</w:t>
            </w:r>
          </w:p>
        </w:tc>
      </w:tr>
    </w:tbl>
    <w:p w14:paraId="668B27E0" w14:textId="77777777" w:rsidR="00B20674" w:rsidRDefault="00B20674" w:rsidP="00B20674">
      <w:pPr>
        <w:spacing w:before="0" w:after="0"/>
        <w:jc w:val="left"/>
        <w:rPr>
          <w:rFonts w:ascii="Calibri" w:eastAsia="Times New Roman" w:hAnsi="Calibri" w:cs="Calibri"/>
          <w:color w:val="000000"/>
          <w:lang w:eastAsia="en-GB"/>
        </w:rPr>
        <w:sectPr w:rsidR="00B20674" w:rsidSect="00E7270F">
          <w:pgSz w:w="11906" w:h="16838"/>
          <w:pgMar w:top="1474" w:right="1134" w:bottom="1474" w:left="1134" w:header="851" w:footer="567" w:gutter="0"/>
          <w:cols w:space="708"/>
          <w:titlePg/>
          <w:docGrid w:linePitch="360"/>
        </w:sectPr>
      </w:pPr>
    </w:p>
    <w:tbl>
      <w:tblPr>
        <w:tblStyle w:val="ScotchTableOption2"/>
        <w:tblW w:w="9634" w:type="dxa"/>
        <w:tblLook w:val="04A0" w:firstRow="1" w:lastRow="0" w:firstColumn="1" w:lastColumn="0" w:noHBand="0" w:noVBand="1"/>
      </w:tblPr>
      <w:tblGrid>
        <w:gridCol w:w="2960"/>
        <w:gridCol w:w="4275"/>
        <w:gridCol w:w="2399"/>
      </w:tblGrid>
      <w:tr w:rsidR="00B20674" w:rsidRPr="0069145C" w14:paraId="440F660C" w14:textId="77777777" w:rsidTr="00B2067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2960" w:type="dxa"/>
            <w:vMerge w:val="restart"/>
            <w:shd w:val="clear" w:color="auto" w:fill="auto"/>
            <w:vAlign w:val="center"/>
            <w:hideMark/>
          </w:tcPr>
          <w:p w14:paraId="42B17D7E" w14:textId="1319F9A7" w:rsidR="001D288F" w:rsidRPr="0069145C" w:rsidRDefault="001D288F" w:rsidP="00B20674">
            <w:pPr>
              <w:spacing w:before="0" w:after="0"/>
              <w:jc w:val="left"/>
              <w:rPr>
                <w:rFonts w:ascii="Calibri" w:eastAsia="Times New Roman" w:hAnsi="Calibri" w:cs="Calibri"/>
                <w:b w:val="0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b w:val="0"/>
                <w:color w:val="000000"/>
                <w:lang w:eastAsia="en-GB"/>
              </w:rPr>
              <w:lastRenderedPageBreak/>
              <w:t>Ventilation - What is the ventilation strategy?</w:t>
            </w:r>
          </w:p>
        </w:tc>
        <w:tc>
          <w:tcPr>
            <w:tcW w:w="4275" w:type="dxa"/>
            <w:shd w:val="clear" w:color="auto" w:fill="auto"/>
            <w:noWrap/>
            <w:hideMark/>
          </w:tcPr>
          <w:p w14:paraId="2E281BC6" w14:textId="77777777" w:rsidR="001D288F" w:rsidRPr="0069145C" w:rsidRDefault="001D288F" w:rsidP="001D288F">
            <w:pPr>
              <w:spacing w:before="0" w:after="0"/>
              <w:rPr>
                <w:rFonts w:ascii="Calibri" w:eastAsia="Times New Roman" w:hAnsi="Calibri" w:cs="Calibri"/>
                <w:b w:val="0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b w:val="0"/>
                <w:color w:val="000000"/>
                <w:lang w:eastAsia="en-GB"/>
              </w:rPr>
              <w:t>Natural – background</w:t>
            </w:r>
          </w:p>
        </w:tc>
        <w:tc>
          <w:tcPr>
            <w:tcW w:w="2399" w:type="dxa"/>
            <w:shd w:val="clear" w:color="auto" w:fill="auto"/>
            <w:noWrap/>
            <w:vAlign w:val="center"/>
            <w:hideMark/>
          </w:tcPr>
          <w:p w14:paraId="53BE3BF7" w14:textId="3E020374" w:rsidR="001D288F" w:rsidRPr="00E22D97" w:rsidRDefault="007E65F5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b w:val="0"/>
                <w:color w:val="000000"/>
                <w:lang w:eastAsia="en-GB"/>
              </w:rPr>
            </w:pPr>
            <w:r w:rsidRPr="00E22D97">
              <w:rPr>
                <w:rFonts w:ascii="Calibri" w:eastAsia="Times New Roman" w:hAnsi="Calibri" w:cs="Calibri"/>
                <w:b w:val="0"/>
                <w:color w:val="000000"/>
                <w:lang w:eastAsia="en-GB"/>
              </w:rPr>
              <w:t>Yes – openable windows</w:t>
            </w:r>
          </w:p>
        </w:tc>
      </w:tr>
      <w:tr w:rsidR="001D288F" w:rsidRPr="0069145C" w14:paraId="317E995B" w14:textId="77777777" w:rsidTr="00B20674">
        <w:trPr>
          <w:trHeight w:val="300"/>
        </w:trPr>
        <w:tc>
          <w:tcPr>
            <w:tcW w:w="2960" w:type="dxa"/>
            <w:vMerge/>
            <w:shd w:val="clear" w:color="auto" w:fill="auto"/>
            <w:hideMark/>
          </w:tcPr>
          <w:p w14:paraId="1DCAA2BE" w14:textId="77777777" w:rsidR="001D288F" w:rsidRPr="0069145C" w:rsidRDefault="001D288F" w:rsidP="001D288F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75" w:type="dxa"/>
            <w:shd w:val="clear" w:color="auto" w:fill="auto"/>
            <w:noWrap/>
            <w:hideMark/>
          </w:tcPr>
          <w:p w14:paraId="01D21856" w14:textId="77777777" w:rsidR="001D288F" w:rsidRPr="0069145C" w:rsidRDefault="001D288F" w:rsidP="001D288F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Natural – purge</w:t>
            </w:r>
          </w:p>
        </w:tc>
        <w:tc>
          <w:tcPr>
            <w:tcW w:w="2399" w:type="dxa"/>
            <w:shd w:val="clear" w:color="auto" w:fill="auto"/>
            <w:noWrap/>
            <w:vAlign w:val="center"/>
            <w:hideMark/>
          </w:tcPr>
          <w:p w14:paraId="73FC4F64" w14:textId="04206840" w:rsidR="001D288F" w:rsidRPr="00E22D97" w:rsidRDefault="00B20674" w:rsidP="00B20674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E22D97">
              <w:rPr>
                <w:rFonts w:ascii="Calibri" w:eastAsia="Times New Roman" w:hAnsi="Calibri" w:cs="Calibri"/>
                <w:color w:val="000000"/>
                <w:lang w:eastAsia="en-GB"/>
              </w:rPr>
              <w:t>Yes - perforated brick ventilation panel with a 50% openable area and insulated door is provided in addition to façade openings to rooms requiring additional means of natural ventilation.</w:t>
            </w:r>
          </w:p>
        </w:tc>
      </w:tr>
      <w:tr w:rsidR="001D288F" w:rsidRPr="0069145C" w14:paraId="40EC7DC2" w14:textId="77777777" w:rsidTr="00B20674">
        <w:trPr>
          <w:trHeight w:val="300"/>
        </w:trPr>
        <w:tc>
          <w:tcPr>
            <w:tcW w:w="2960" w:type="dxa"/>
            <w:vMerge/>
            <w:shd w:val="clear" w:color="auto" w:fill="auto"/>
            <w:hideMark/>
          </w:tcPr>
          <w:p w14:paraId="60CE035C" w14:textId="77777777" w:rsidR="001D288F" w:rsidRPr="0069145C" w:rsidRDefault="001D288F" w:rsidP="001D288F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75" w:type="dxa"/>
            <w:shd w:val="clear" w:color="auto" w:fill="auto"/>
            <w:noWrap/>
            <w:hideMark/>
          </w:tcPr>
          <w:p w14:paraId="5A63CF51" w14:textId="77777777" w:rsidR="001D288F" w:rsidRPr="0069145C" w:rsidRDefault="001D288F" w:rsidP="001D288F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Mechanical – background (e.g. MVHR)</w:t>
            </w:r>
          </w:p>
        </w:tc>
        <w:tc>
          <w:tcPr>
            <w:tcW w:w="2399" w:type="dxa"/>
            <w:shd w:val="clear" w:color="auto" w:fill="auto"/>
            <w:noWrap/>
            <w:vAlign w:val="center"/>
            <w:hideMark/>
          </w:tcPr>
          <w:p w14:paraId="421529AC" w14:textId="7AF3886C" w:rsidR="001D288F" w:rsidRPr="0069145C" w:rsidRDefault="00B20674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Yes</w:t>
            </w:r>
          </w:p>
        </w:tc>
      </w:tr>
      <w:tr w:rsidR="001D288F" w:rsidRPr="0069145C" w14:paraId="497C9431" w14:textId="77777777" w:rsidTr="00B20674">
        <w:trPr>
          <w:trHeight w:val="300"/>
        </w:trPr>
        <w:tc>
          <w:tcPr>
            <w:tcW w:w="2960" w:type="dxa"/>
            <w:vMerge/>
            <w:shd w:val="clear" w:color="auto" w:fill="auto"/>
            <w:hideMark/>
          </w:tcPr>
          <w:p w14:paraId="4BA13FE3" w14:textId="77777777" w:rsidR="001D288F" w:rsidRPr="0069145C" w:rsidRDefault="001D288F" w:rsidP="001D288F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75" w:type="dxa"/>
            <w:shd w:val="clear" w:color="auto" w:fill="auto"/>
            <w:noWrap/>
            <w:hideMark/>
          </w:tcPr>
          <w:p w14:paraId="041CBB17" w14:textId="77777777" w:rsidR="001D288F" w:rsidRPr="0069145C" w:rsidRDefault="001D288F" w:rsidP="001D288F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Mechanical – purge</w:t>
            </w:r>
          </w:p>
        </w:tc>
        <w:tc>
          <w:tcPr>
            <w:tcW w:w="2399" w:type="dxa"/>
            <w:shd w:val="clear" w:color="auto" w:fill="auto"/>
            <w:noWrap/>
            <w:vAlign w:val="center"/>
            <w:hideMark/>
          </w:tcPr>
          <w:p w14:paraId="5D4209BE" w14:textId="729E0934" w:rsidR="001D288F" w:rsidRPr="0069145C" w:rsidRDefault="00B20674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Yes</w:t>
            </w:r>
          </w:p>
        </w:tc>
      </w:tr>
      <w:tr w:rsidR="001D288F" w:rsidRPr="0069145C" w14:paraId="1D7CFC0C" w14:textId="77777777" w:rsidTr="00B20674">
        <w:trPr>
          <w:trHeight w:val="265"/>
        </w:trPr>
        <w:tc>
          <w:tcPr>
            <w:tcW w:w="2960" w:type="dxa"/>
            <w:vMerge/>
            <w:shd w:val="clear" w:color="auto" w:fill="auto"/>
            <w:hideMark/>
          </w:tcPr>
          <w:p w14:paraId="4B4DF14B" w14:textId="77777777" w:rsidR="001D288F" w:rsidRPr="0069145C" w:rsidRDefault="001D288F" w:rsidP="001D288F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75" w:type="dxa"/>
            <w:shd w:val="clear" w:color="auto" w:fill="auto"/>
            <w:hideMark/>
          </w:tcPr>
          <w:p w14:paraId="082EADC1" w14:textId="77777777" w:rsidR="001D288F" w:rsidRPr="0069145C" w:rsidRDefault="001D288F" w:rsidP="001D288F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What is the average design air change rate</w:t>
            </w:r>
          </w:p>
        </w:tc>
        <w:tc>
          <w:tcPr>
            <w:tcW w:w="2399" w:type="dxa"/>
            <w:shd w:val="clear" w:color="auto" w:fill="auto"/>
            <w:noWrap/>
            <w:vAlign w:val="center"/>
            <w:hideMark/>
          </w:tcPr>
          <w:p w14:paraId="01CC80FC" w14:textId="04EE3DE4" w:rsidR="001D288F" w:rsidRPr="0069145C" w:rsidRDefault="00B20674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Trickle ventilation as per part F table 5.1b; purge at 4 ACH</w:t>
            </w:r>
          </w:p>
        </w:tc>
      </w:tr>
      <w:tr w:rsidR="00B20674" w:rsidRPr="0069145C" w14:paraId="6906BEC0" w14:textId="77777777" w:rsidTr="00B20674">
        <w:trPr>
          <w:trHeight w:val="300"/>
        </w:trPr>
        <w:tc>
          <w:tcPr>
            <w:tcW w:w="2960" w:type="dxa"/>
            <w:vMerge w:val="restart"/>
            <w:shd w:val="clear" w:color="auto" w:fill="auto"/>
            <w:noWrap/>
            <w:vAlign w:val="center"/>
            <w:hideMark/>
          </w:tcPr>
          <w:p w14:paraId="5EDE0A30" w14:textId="77777777" w:rsidR="00B20674" w:rsidRPr="0069145C" w:rsidRDefault="00B20674" w:rsidP="00B2067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Heating system </w:t>
            </w:r>
          </w:p>
        </w:tc>
        <w:tc>
          <w:tcPr>
            <w:tcW w:w="4275" w:type="dxa"/>
            <w:shd w:val="clear" w:color="auto" w:fill="auto"/>
            <w:hideMark/>
          </w:tcPr>
          <w:p w14:paraId="0739BC44" w14:textId="77777777" w:rsidR="00B20674" w:rsidRPr="0069145C" w:rsidRDefault="00B20674" w:rsidP="001D288F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Is communal heating present?</w:t>
            </w:r>
          </w:p>
        </w:tc>
        <w:tc>
          <w:tcPr>
            <w:tcW w:w="2399" w:type="dxa"/>
            <w:shd w:val="clear" w:color="auto" w:fill="auto"/>
            <w:noWrap/>
            <w:vAlign w:val="center"/>
            <w:hideMark/>
          </w:tcPr>
          <w:p w14:paraId="4CF83499" w14:textId="33B9732A" w:rsidR="00B20674" w:rsidRPr="0069145C" w:rsidRDefault="00B20674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Yes</w:t>
            </w:r>
          </w:p>
        </w:tc>
      </w:tr>
      <w:tr w:rsidR="00B20674" w:rsidRPr="0069145C" w14:paraId="7F57C311" w14:textId="77777777" w:rsidTr="00B20674">
        <w:trPr>
          <w:trHeight w:val="300"/>
        </w:trPr>
        <w:tc>
          <w:tcPr>
            <w:tcW w:w="2960" w:type="dxa"/>
            <w:vMerge/>
            <w:shd w:val="clear" w:color="auto" w:fill="auto"/>
            <w:noWrap/>
            <w:hideMark/>
          </w:tcPr>
          <w:p w14:paraId="42D0BE8A" w14:textId="77777777" w:rsidR="00B20674" w:rsidRPr="0069145C" w:rsidRDefault="00B20674" w:rsidP="001D288F">
            <w:pPr>
              <w:spacing w:before="0" w:after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GB"/>
              </w:rPr>
            </w:pPr>
          </w:p>
        </w:tc>
        <w:tc>
          <w:tcPr>
            <w:tcW w:w="4275" w:type="dxa"/>
            <w:shd w:val="clear" w:color="auto" w:fill="auto"/>
            <w:hideMark/>
          </w:tcPr>
          <w:p w14:paraId="5D2A9876" w14:textId="77777777" w:rsidR="00B20674" w:rsidRPr="0069145C" w:rsidRDefault="00B20674" w:rsidP="001D288F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What is the flow/return temperature?</w:t>
            </w:r>
          </w:p>
        </w:tc>
        <w:tc>
          <w:tcPr>
            <w:tcW w:w="2399" w:type="dxa"/>
            <w:shd w:val="clear" w:color="auto" w:fill="auto"/>
            <w:noWrap/>
            <w:vAlign w:val="center"/>
            <w:hideMark/>
          </w:tcPr>
          <w:p w14:paraId="4627C906" w14:textId="201C558C" w:rsidR="00B20674" w:rsidRPr="0069145C" w:rsidRDefault="00B20674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70-40˚C</w:t>
            </w:r>
          </w:p>
        </w:tc>
      </w:tr>
      <w:tr w:rsidR="00B20674" w:rsidRPr="0069145C" w14:paraId="560B4B30" w14:textId="77777777" w:rsidTr="00B20674">
        <w:trPr>
          <w:trHeight w:val="235"/>
        </w:trPr>
        <w:tc>
          <w:tcPr>
            <w:tcW w:w="2960" w:type="dxa"/>
            <w:vMerge/>
            <w:shd w:val="clear" w:color="auto" w:fill="auto"/>
            <w:noWrap/>
            <w:hideMark/>
          </w:tcPr>
          <w:p w14:paraId="64E365D9" w14:textId="77777777" w:rsidR="00B20674" w:rsidRPr="0069145C" w:rsidRDefault="00B20674" w:rsidP="001D288F">
            <w:pPr>
              <w:spacing w:before="0" w:after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GB"/>
              </w:rPr>
            </w:pPr>
          </w:p>
        </w:tc>
        <w:tc>
          <w:tcPr>
            <w:tcW w:w="4275" w:type="dxa"/>
            <w:shd w:val="clear" w:color="auto" w:fill="auto"/>
            <w:hideMark/>
          </w:tcPr>
          <w:p w14:paraId="02C72DA5" w14:textId="77777777" w:rsidR="00B20674" w:rsidRPr="0069145C" w:rsidRDefault="00B20674" w:rsidP="001D288F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Have horizontal pipe runs been minimised?</w:t>
            </w:r>
          </w:p>
        </w:tc>
        <w:tc>
          <w:tcPr>
            <w:tcW w:w="2399" w:type="dxa"/>
            <w:shd w:val="clear" w:color="auto" w:fill="auto"/>
            <w:noWrap/>
            <w:vAlign w:val="center"/>
            <w:hideMark/>
          </w:tcPr>
          <w:p w14:paraId="2E2ED76D" w14:textId="50DDCABB" w:rsidR="00B20674" w:rsidRPr="0069145C" w:rsidRDefault="00B20674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Yes</w:t>
            </w:r>
          </w:p>
        </w:tc>
      </w:tr>
      <w:tr w:rsidR="00B20674" w:rsidRPr="0069145C" w14:paraId="274BBC14" w14:textId="77777777" w:rsidTr="00B20674">
        <w:trPr>
          <w:trHeight w:val="565"/>
        </w:trPr>
        <w:tc>
          <w:tcPr>
            <w:tcW w:w="2960" w:type="dxa"/>
            <w:vMerge/>
            <w:shd w:val="clear" w:color="auto" w:fill="auto"/>
            <w:noWrap/>
            <w:hideMark/>
          </w:tcPr>
          <w:p w14:paraId="0A505213" w14:textId="77777777" w:rsidR="00B20674" w:rsidRPr="0069145C" w:rsidRDefault="00B20674" w:rsidP="001D288F">
            <w:pPr>
              <w:spacing w:before="0" w:after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GB"/>
              </w:rPr>
            </w:pPr>
          </w:p>
        </w:tc>
        <w:tc>
          <w:tcPr>
            <w:tcW w:w="4275" w:type="dxa"/>
            <w:shd w:val="clear" w:color="auto" w:fill="auto"/>
            <w:hideMark/>
          </w:tcPr>
          <w:p w14:paraId="46694A04" w14:textId="3014919D" w:rsidR="00B20674" w:rsidRPr="0069145C" w:rsidRDefault="00B20674" w:rsidP="001D288F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Do the specifications include insulation levels in line with the London Heat Network Manual</w:t>
            </w:r>
          </w:p>
        </w:tc>
        <w:tc>
          <w:tcPr>
            <w:tcW w:w="2399" w:type="dxa"/>
            <w:shd w:val="clear" w:color="auto" w:fill="auto"/>
            <w:noWrap/>
            <w:vAlign w:val="center"/>
            <w:hideMark/>
          </w:tcPr>
          <w:p w14:paraId="50494E40" w14:textId="67B7473E" w:rsidR="00B20674" w:rsidRPr="0069145C" w:rsidRDefault="00B20674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Yes</w:t>
            </w:r>
          </w:p>
        </w:tc>
      </w:tr>
    </w:tbl>
    <w:p w14:paraId="084209B2" w14:textId="5FA7EC86" w:rsidR="00E50ED8" w:rsidRDefault="00E50ED8" w:rsidP="00E50ED8"/>
    <w:p w14:paraId="687AA058" w14:textId="77777777" w:rsidR="00E50ED8" w:rsidRDefault="00E50ED8" w:rsidP="00E50ED8"/>
    <w:p w14:paraId="43663007" w14:textId="77777777" w:rsidR="00E50ED8" w:rsidRDefault="00E50ED8" w:rsidP="00E7270F">
      <w:pPr>
        <w:sectPr w:rsidR="00E50ED8" w:rsidSect="00E7270F">
          <w:pgSz w:w="11906" w:h="16838"/>
          <w:pgMar w:top="1474" w:right="1134" w:bottom="1474" w:left="1134" w:header="851" w:footer="567" w:gutter="0"/>
          <w:cols w:space="708"/>
          <w:titlePg/>
          <w:docGrid w:linePitch="360"/>
        </w:sectPr>
      </w:pPr>
    </w:p>
    <w:p w14:paraId="424D5123" w14:textId="77777777" w:rsidR="006B1B74" w:rsidRPr="005B31E4" w:rsidRDefault="00E7270F" w:rsidP="00E7270F"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0" wp14:anchorId="570A9A5B" wp14:editId="4CD06CE0">
            <wp:simplePos x="723900" y="1485900"/>
            <wp:positionH relativeFrom="page">
              <wp:align>center</wp:align>
            </wp:positionH>
            <wp:positionV relativeFrom="page">
              <wp:posOffset>9389745</wp:posOffset>
            </wp:positionV>
            <wp:extent cx="6120000" cy="763200"/>
            <wp:effectExtent l="0" t="0" r="0" b="0"/>
            <wp:wrapTopAndBottom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4 portrait bottom header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763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6B1B74" w:rsidRPr="005B31E4" w:rsidSect="00E50ED8">
      <w:type w:val="continuous"/>
      <w:pgSz w:w="11906" w:h="16838"/>
      <w:pgMar w:top="1474" w:right="1134" w:bottom="1474" w:left="1134" w:header="851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17A16B" w14:textId="77777777" w:rsidR="00CB544A" w:rsidRDefault="00CB544A" w:rsidP="0082089C">
      <w:pPr>
        <w:spacing w:before="0" w:after="0"/>
      </w:pPr>
      <w:r>
        <w:separator/>
      </w:r>
    </w:p>
  </w:endnote>
  <w:endnote w:type="continuationSeparator" w:id="0">
    <w:p w14:paraId="2296AF8A" w14:textId="77777777" w:rsidR="00CB544A" w:rsidRDefault="00CB544A" w:rsidP="0082089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aunPenh">
    <w:panose1 w:val="01010101010101010101"/>
    <w:charset w:val="00"/>
    <w:family w:val="auto"/>
    <w:pitch w:val="variable"/>
    <w:sig w:usb0="80000003" w:usb1="00000000" w:usb2="0001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MoolBoran">
    <w:panose1 w:val="020B0100010101010101"/>
    <w:charset w:val="00"/>
    <w:family w:val="swiss"/>
    <w:pitch w:val="variable"/>
    <w:sig w:usb0="80000003" w:usb1="00000000" w:usb2="0001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Style1"/>
      <w:tblW w:w="5000" w:type="pct"/>
      <w:tblLook w:val="04A0" w:firstRow="1" w:lastRow="0" w:firstColumn="1" w:lastColumn="0" w:noHBand="0" w:noVBand="1"/>
    </w:tblPr>
    <w:tblGrid>
      <w:gridCol w:w="7009"/>
      <w:gridCol w:w="2629"/>
    </w:tblGrid>
    <w:sdt>
      <w:sdtPr>
        <w:rPr>
          <w:b w:val="0"/>
          <w:color w:val="auto"/>
        </w:rPr>
        <w:id w:val="-530801456"/>
        <w:docPartObj>
          <w:docPartGallery w:val="Page Numbers (Top of Page)"/>
          <w:docPartUnique/>
        </w:docPartObj>
      </w:sdtPr>
      <w:sdtEndPr>
        <w:rPr>
          <w:color w:val="2F2F2F"/>
        </w:rPr>
      </w:sdtEndPr>
      <w:sdtContent>
        <w:tr w:rsidR="00BD56DD" w:rsidRPr="0099006B" w14:paraId="1BA360B6" w14:textId="77777777" w:rsidTr="00E7270F">
          <w:trPr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trHeight w:val="282"/>
          </w:trPr>
          <w:tc>
            <w:tcPr>
              <w:tcW w:w="3636" w:type="pct"/>
            </w:tcPr>
            <w:p w14:paraId="0B812F0E" w14:textId="530D6E3B" w:rsidR="00BD56DD" w:rsidRDefault="00236707" w:rsidP="00BD56DD">
              <w:pPr>
                <w:pStyle w:val="Header"/>
                <w:jc w:val="left"/>
              </w:pPr>
              <w:sdt>
                <w:sdtPr>
                  <w:alias w:val="Subject"/>
                  <w:tag w:val=""/>
                  <w:id w:val="-390118111"/>
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<w:text/>
                </w:sdtPr>
                <w:sdtEndPr/>
                <w:sdtContent>
                  <w:r w:rsidR="00262583">
                    <w:t>100 West Cromwell Road</w:t>
                  </w:r>
                </w:sdtContent>
              </w:sdt>
            </w:p>
          </w:tc>
          <w:tc>
            <w:tcPr>
              <w:tcW w:w="1364" w:type="pct"/>
              <w:vAlign w:val="bottom"/>
            </w:tcPr>
            <w:sdt>
              <w:sdtPr>
                <w:id w:val="1141316019"/>
                <w:docPartObj>
                  <w:docPartGallery w:val="Page Numbers (Bottom of Page)"/>
                  <w:docPartUnique/>
                </w:docPartObj>
              </w:sdtPr>
              <w:sdtEndPr/>
              <w:sdtContent>
                <w:sdt>
                  <w:sdtPr>
                    <w:id w:val="1130829827"/>
                    <w:docPartObj>
                      <w:docPartGallery w:val="Page Numbers (Top of Page)"/>
                      <w:docPartUnique/>
                    </w:docPartObj>
                  </w:sdtPr>
                  <w:sdtEndPr/>
                  <w:sdtContent>
                    <w:p w14:paraId="75F6E45B" w14:textId="77777777" w:rsidR="00BD56DD" w:rsidRPr="0099006B" w:rsidRDefault="00BD56DD" w:rsidP="00BD56DD">
                      <w:pPr>
                        <w:pStyle w:val="Footer"/>
                        <w:jc w:val="right"/>
                        <w:rPr>
                          <w:b w:val="0"/>
                        </w:rPr>
                      </w:pPr>
                      <w:r w:rsidRPr="0099006B">
                        <w:rPr>
                          <w:b w:val="0"/>
                        </w:rPr>
                        <w:t>Page</w:t>
                      </w:r>
                      <w:r w:rsidRPr="0099006B">
                        <w:rPr>
                          <w:rFonts w:cs="Calibri Light"/>
                          <w:b w:val="0"/>
                        </w:rPr>
                        <w:t xml:space="preserve"> </w:t>
                      </w:r>
                      <w:r w:rsidRPr="0099006B">
                        <w:rPr>
                          <w:rFonts w:cs="Calibri Light"/>
                        </w:rPr>
                        <w:fldChar w:fldCharType="begin"/>
                      </w:r>
                      <w:r w:rsidRPr="0099006B">
                        <w:rPr>
                          <w:rFonts w:cs="Calibri Light"/>
                          <w:b w:val="0"/>
                        </w:rPr>
                        <w:instrText xml:space="preserve"> PAGE </w:instrText>
                      </w:r>
                      <w:r w:rsidRPr="0099006B">
                        <w:rPr>
                          <w:rFonts w:cs="Calibri Light"/>
                        </w:rPr>
                        <w:fldChar w:fldCharType="separate"/>
                      </w:r>
                      <w:r w:rsidRPr="0099006B">
                        <w:rPr>
                          <w:rFonts w:cs="Calibri Light"/>
                          <w:b w:val="0"/>
                          <w:noProof/>
                        </w:rPr>
                        <w:t>12</w:t>
                      </w:r>
                      <w:r w:rsidRPr="0099006B">
                        <w:rPr>
                          <w:rFonts w:cs="Calibri Light"/>
                        </w:rPr>
                        <w:fldChar w:fldCharType="end"/>
                      </w:r>
                      <w:r w:rsidRPr="0099006B">
                        <w:rPr>
                          <w:rFonts w:cs="Calibri Light"/>
                          <w:b w:val="0"/>
                        </w:rPr>
                        <w:t xml:space="preserve"> of </w:t>
                      </w:r>
                      <w:r w:rsidRPr="0099006B">
                        <w:rPr>
                          <w:rFonts w:cs="Calibri Light"/>
                        </w:rPr>
                        <w:fldChar w:fldCharType="begin"/>
                      </w:r>
                      <w:r w:rsidRPr="0099006B">
                        <w:rPr>
                          <w:rFonts w:cs="Calibri Light"/>
                          <w:b w:val="0"/>
                        </w:rPr>
                        <w:instrText xml:space="preserve"> NUMPAGES  </w:instrText>
                      </w:r>
                      <w:r w:rsidRPr="0099006B">
                        <w:rPr>
                          <w:rFonts w:cs="Calibri Light"/>
                        </w:rPr>
                        <w:fldChar w:fldCharType="separate"/>
                      </w:r>
                      <w:r w:rsidRPr="0099006B">
                        <w:rPr>
                          <w:rFonts w:cs="Calibri Light"/>
                          <w:b w:val="0"/>
                          <w:noProof/>
                        </w:rPr>
                        <w:t>14</w:t>
                      </w:r>
                      <w:r w:rsidRPr="0099006B">
                        <w:rPr>
                          <w:rFonts w:cs="Calibri Light"/>
                        </w:rPr>
                        <w:fldChar w:fldCharType="end"/>
                      </w:r>
                    </w:p>
                  </w:sdtContent>
                </w:sdt>
              </w:sdtContent>
            </w:sdt>
          </w:tc>
        </w:tr>
      </w:sdtContent>
    </w:sdt>
  </w:tbl>
  <w:p w14:paraId="65C1DE16" w14:textId="77777777" w:rsidR="000E0C8F" w:rsidRDefault="000E0C8F" w:rsidP="00E212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Style1"/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935"/>
      <w:gridCol w:w="4703"/>
    </w:tblGrid>
    <w:sdt>
      <w:sdtPr>
        <w:rPr>
          <w:b w:val="0"/>
          <w:color w:val="auto"/>
        </w:rPr>
        <w:id w:val="1929391562"/>
        <w:docPartObj>
          <w:docPartGallery w:val="Page Numbers (Top of Page)"/>
          <w:docPartUnique/>
        </w:docPartObj>
      </w:sdtPr>
      <w:sdtEndPr>
        <w:rPr>
          <w:color w:val="2F2F2F"/>
        </w:rPr>
      </w:sdtEndPr>
      <w:sdtContent>
        <w:tr w:rsidR="005C2851" w:rsidRPr="0099006B" w14:paraId="00927D27" w14:textId="77777777" w:rsidTr="00A56A5F">
          <w:trPr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trHeight w:val="282"/>
          </w:trPr>
          <w:tc>
            <w:tcPr>
              <w:tcW w:w="2560" w:type="pct"/>
              <w:vAlign w:val="bottom"/>
            </w:tcPr>
            <w:sdt>
              <w:sdtPr>
                <w:alias w:val="Subject"/>
                <w:tag w:val=""/>
                <w:id w:val="-1994098666"/>
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<w:text/>
              </w:sdtPr>
              <w:sdtEndPr/>
              <w:sdtContent>
                <w:p w14:paraId="0BE32D9E" w14:textId="51E2B766" w:rsidR="005C2851" w:rsidRDefault="00262583" w:rsidP="00A56A5F">
                  <w:pPr>
                    <w:pStyle w:val="Header"/>
                    <w:jc w:val="left"/>
                  </w:pPr>
                  <w:r>
                    <w:t>100 West Cromwell Road</w:t>
                  </w:r>
                </w:p>
              </w:sdtContent>
            </w:sdt>
          </w:tc>
          <w:tc>
            <w:tcPr>
              <w:tcW w:w="2440" w:type="pct"/>
              <w:vAlign w:val="bottom"/>
            </w:tcPr>
            <w:sdt>
              <w:sdtPr>
                <w:id w:val="-522019107"/>
                <w:docPartObj>
                  <w:docPartGallery w:val="Page Numbers (Bottom of Page)"/>
                  <w:docPartUnique/>
                </w:docPartObj>
              </w:sdtPr>
              <w:sdtEndPr/>
              <w:sdtContent>
                <w:sdt>
                  <w:sdtPr>
                    <w:id w:val="-204411495"/>
                    <w:docPartObj>
                      <w:docPartGallery w:val="Page Numbers (Top of Page)"/>
                      <w:docPartUnique/>
                    </w:docPartObj>
                  </w:sdtPr>
                  <w:sdtEndPr/>
                  <w:sdtContent>
                    <w:p w14:paraId="2559C976" w14:textId="77777777" w:rsidR="005C2851" w:rsidRPr="0099006B" w:rsidRDefault="005C2851" w:rsidP="005C2851">
                      <w:pPr>
                        <w:pStyle w:val="Footer"/>
                        <w:jc w:val="right"/>
                        <w:rPr>
                          <w:b w:val="0"/>
                        </w:rPr>
                      </w:pPr>
                      <w:r w:rsidRPr="0099006B">
                        <w:rPr>
                          <w:b w:val="0"/>
                        </w:rPr>
                        <w:t>Page</w:t>
                      </w:r>
                      <w:r w:rsidRPr="0099006B">
                        <w:rPr>
                          <w:rFonts w:cs="Calibri Light"/>
                          <w:b w:val="0"/>
                        </w:rPr>
                        <w:t xml:space="preserve"> </w:t>
                      </w:r>
                      <w:r w:rsidRPr="0099006B">
                        <w:rPr>
                          <w:rFonts w:cs="Calibri Light"/>
                        </w:rPr>
                        <w:fldChar w:fldCharType="begin"/>
                      </w:r>
                      <w:r w:rsidRPr="0099006B">
                        <w:rPr>
                          <w:rFonts w:cs="Calibri Light"/>
                          <w:b w:val="0"/>
                        </w:rPr>
                        <w:instrText xml:space="preserve"> PAGE </w:instrText>
                      </w:r>
                      <w:r w:rsidRPr="0099006B">
                        <w:rPr>
                          <w:rFonts w:cs="Calibri Light"/>
                        </w:rPr>
                        <w:fldChar w:fldCharType="separate"/>
                      </w:r>
                      <w:r w:rsidRPr="0099006B">
                        <w:rPr>
                          <w:rFonts w:cs="Calibri Light"/>
                          <w:b w:val="0"/>
                          <w:noProof/>
                        </w:rPr>
                        <w:t>12</w:t>
                      </w:r>
                      <w:r w:rsidRPr="0099006B">
                        <w:rPr>
                          <w:rFonts w:cs="Calibri Light"/>
                        </w:rPr>
                        <w:fldChar w:fldCharType="end"/>
                      </w:r>
                      <w:r w:rsidRPr="0099006B">
                        <w:rPr>
                          <w:rFonts w:cs="Calibri Light"/>
                          <w:b w:val="0"/>
                        </w:rPr>
                        <w:t xml:space="preserve"> of </w:t>
                      </w:r>
                      <w:r w:rsidRPr="0099006B">
                        <w:rPr>
                          <w:rFonts w:cs="Calibri Light"/>
                        </w:rPr>
                        <w:fldChar w:fldCharType="begin"/>
                      </w:r>
                      <w:r w:rsidRPr="0099006B">
                        <w:rPr>
                          <w:rFonts w:cs="Calibri Light"/>
                          <w:b w:val="0"/>
                        </w:rPr>
                        <w:instrText xml:space="preserve"> NUMPAGES  </w:instrText>
                      </w:r>
                      <w:r w:rsidRPr="0099006B">
                        <w:rPr>
                          <w:rFonts w:cs="Calibri Light"/>
                        </w:rPr>
                        <w:fldChar w:fldCharType="separate"/>
                      </w:r>
                      <w:r w:rsidRPr="0099006B">
                        <w:rPr>
                          <w:rFonts w:cs="Calibri Light"/>
                          <w:b w:val="0"/>
                          <w:noProof/>
                        </w:rPr>
                        <w:t>14</w:t>
                      </w:r>
                      <w:r w:rsidRPr="0099006B">
                        <w:rPr>
                          <w:rFonts w:cs="Calibri Light"/>
                        </w:rPr>
                        <w:fldChar w:fldCharType="end"/>
                      </w:r>
                    </w:p>
                  </w:sdtContent>
                </w:sdt>
              </w:sdtContent>
            </w:sdt>
          </w:tc>
        </w:tr>
      </w:sdtContent>
    </w:sdt>
  </w:tbl>
  <w:p w14:paraId="0ED7E703" w14:textId="77777777" w:rsidR="005C2851" w:rsidRDefault="005C28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648E95" w14:textId="77777777" w:rsidR="00CB544A" w:rsidRDefault="00CB544A" w:rsidP="0082089C">
      <w:pPr>
        <w:spacing w:before="0" w:after="0"/>
      </w:pPr>
      <w:r>
        <w:separator/>
      </w:r>
    </w:p>
  </w:footnote>
  <w:footnote w:type="continuationSeparator" w:id="0">
    <w:p w14:paraId="7B8AB199" w14:textId="77777777" w:rsidR="00CB544A" w:rsidRDefault="00CB544A" w:rsidP="0082089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29D0CD" w14:textId="77777777" w:rsidR="000E0C8F" w:rsidRDefault="000E0C8F" w:rsidP="00BD56DD">
    <w:pPr>
      <w:pStyle w:val="Header"/>
    </w:pPr>
  </w:p>
  <w:p w14:paraId="223BFAC0" w14:textId="77777777" w:rsidR="00E212F2" w:rsidRDefault="00E212F2" w:rsidP="00BD56D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single" w:sz="4" w:space="0" w:color="808080" w:themeColor="background1" w:themeShade="80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490"/>
      <w:gridCol w:w="7148"/>
    </w:tblGrid>
    <w:tr w:rsidR="005D031A" w14:paraId="231AF69E" w14:textId="77777777" w:rsidTr="005D031A">
      <w:tc>
        <w:tcPr>
          <w:tcW w:w="2490" w:type="dxa"/>
        </w:tcPr>
        <w:p w14:paraId="01966EA9" w14:textId="77777777" w:rsidR="005D031A" w:rsidRDefault="002A0DFB" w:rsidP="005D031A">
          <w:pPr>
            <w:pStyle w:val="Header"/>
            <w:jc w:val="left"/>
          </w:pPr>
          <w:r w:rsidRPr="002A0DFB">
            <w:rPr>
              <w:noProof/>
            </w:rPr>
            <mc:AlternateContent>
              <mc:Choice Requires="wpg">
                <w:drawing>
                  <wp:inline distT="0" distB="0" distL="0" distR="0" wp14:anchorId="60FD2211" wp14:editId="6A10CD6D">
                    <wp:extent cx="1458000" cy="155136"/>
                    <wp:effectExtent l="0" t="0" r="27940" b="16510"/>
                    <wp:docPr id="201" name="Group 20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 noChangeAspect="1"/>
                          </wpg:cNvGrpSpPr>
                          <wpg:grpSpPr>
                            <a:xfrm>
                              <a:off x="0" y="0"/>
                              <a:ext cx="1458000" cy="155136"/>
                              <a:chOff x="0" y="0"/>
                              <a:chExt cx="5734046" cy="615955"/>
                            </a:xfrm>
                          </wpg:grpSpPr>
                          <wps:wsp>
                            <wps:cNvPr id="202" name="Freeform 1419"/>
                            <wps:cNvSpPr>
                              <a:spLocks/>
                            </wps:cNvSpPr>
                            <wps:spPr bwMode="auto">
                              <a:xfrm>
                                <a:off x="0" y="22228"/>
                                <a:ext cx="449264" cy="592137"/>
                              </a:xfrm>
                              <a:custGeom>
                                <a:avLst/>
                                <a:gdLst>
                                  <a:gd name="T0" fmla="*/ 169 w 283"/>
                                  <a:gd name="T1" fmla="*/ 3 h 373"/>
                                  <a:gd name="T2" fmla="*/ 227 w 283"/>
                                  <a:gd name="T3" fmla="*/ 18 h 373"/>
                                  <a:gd name="T4" fmla="*/ 261 w 283"/>
                                  <a:gd name="T5" fmla="*/ 39 h 373"/>
                                  <a:gd name="T6" fmla="*/ 269 w 283"/>
                                  <a:gd name="T7" fmla="*/ 64 h 373"/>
                                  <a:gd name="T8" fmla="*/ 258 w 283"/>
                                  <a:gd name="T9" fmla="*/ 90 h 373"/>
                                  <a:gd name="T10" fmla="*/ 232 w 283"/>
                                  <a:gd name="T11" fmla="*/ 101 h 373"/>
                                  <a:gd name="T12" fmla="*/ 218 w 283"/>
                                  <a:gd name="T13" fmla="*/ 98 h 373"/>
                                  <a:gd name="T14" fmla="*/ 187 w 283"/>
                                  <a:gd name="T15" fmla="*/ 82 h 373"/>
                                  <a:gd name="T16" fmla="*/ 137 w 283"/>
                                  <a:gd name="T17" fmla="*/ 71 h 373"/>
                                  <a:gd name="T18" fmla="*/ 102 w 283"/>
                                  <a:gd name="T19" fmla="*/ 80 h 373"/>
                                  <a:gd name="T20" fmla="*/ 91 w 283"/>
                                  <a:gd name="T21" fmla="*/ 102 h 373"/>
                                  <a:gd name="T22" fmla="*/ 92 w 283"/>
                                  <a:gd name="T23" fmla="*/ 113 h 373"/>
                                  <a:gd name="T24" fmla="*/ 106 w 283"/>
                                  <a:gd name="T25" fmla="*/ 130 h 373"/>
                                  <a:gd name="T26" fmla="*/ 141 w 283"/>
                                  <a:gd name="T27" fmla="*/ 144 h 373"/>
                                  <a:gd name="T28" fmla="*/ 198 w 283"/>
                                  <a:gd name="T29" fmla="*/ 159 h 373"/>
                                  <a:gd name="T30" fmla="*/ 244 w 283"/>
                                  <a:gd name="T31" fmla="*/ 182 h 373"/>
                                  <a:gd name="T32" fmla="*/ 272 w 283"/>
                                  <a:gd name="T33" fmla="*/ 214 h 373"/>
                                  <a:gd name="T34" fmla="*/ 283 w 283"/>
                                  <a:gd name="T35" fmla="*/ 260 h 373"/>
                                  <a:gd name="T36" fmla="*/ 279 w 283"/>
                                  <a:gd name="T37" fmla="*/ 289 h 373"/>
                                  <a:gd name="T38" fmla="*/ 255 w 283"/>
                                  <a:gd name="T39" fmla="*/ 334 h 373"/>
                                  <a:gd name="T40" fmla="*/ 210 w 283"/>
                                  <a:gd name="T41" fmla="*/ 363 h 373"/>
                                  <a:gd name="T42" fmla="*/ 150 w 283"/>
                                  <a:gd name="T43" fmla="*/ 373 h 373"/>
                                  <a:gd name="T44" fmla="*/ 80 w 283"/>
                                  <a:gd name="T45" fmla="*/ 362 h 373"/>
                                  <a:gd name="T46" fmla="*/ 15 w 283"/>
                                  <a:gd name="T47" fmla="*/ 329 h 373"/>
                                  <a:gd name="T48" fmla="*/ 1 w 283"/>
                                  <a:gd name="T49" fmla="*/ 311 h 373"/>
                                  <a:gd name="T50" fmla="*/ 3 w 283"/>
                                  <a:gd name="T51" fmla="*/ 285 h 373"/>
                                  <a:gd name="T52" fmla="*/ 22 w 283"/>
                                  <a:gd name="T53" fmla="*/ 265 h 373"/>
                                  <a:gd name="T54" fmla="*/ 51 w 283"/>
                                  <a:gd name="T55" fmla="*/ 265 h 373"/>
                                  <a:gd name="T56" fmla="*/ 81 w 283"/>
                                  <a:gd name="T57" fmla="*/ 283 h 373"/>
                                  <a:gd name="T58" fmla="*/ 126 w 283"/>
                                  <a:gd name="T59" fmla="*/ 300 h 373"/>
                                  <a:gd name="T60" fmla="*/ 173 w 283"/>
                                  <a:gd name="T61" fmla="*/ 300 h 373"/>
                                  <a:gd name="T62" fmla="*/ 201 w 283"/>
                                  <a:gd name="T63" fmla="*/ 283 h 373"/>
                                  <a:gd name="T64" fmla="*/ 203 w 283"/>
                                  <a:gd name="T65" fmla="*/ 267 h 373"/>
                                  <a:gd name="T66" fmla="*/ 198 w 283"/>
                                  <a:gd name="T67" fmla="*/ 250 h 373"/>
                                  <a:gd name="T68" fmla="*/ 177 w 283"/>
                                  <a:gd name="T69" fmla="*/ 236 h 373"/>
                                  <a:gd name="T70" fmla="*/ 130 w 283"/>
                                  <a:gd name="T71" fmla="*/ 221 h 373"/>
                                  <a:gd name="T72" fmla="*/ 82 w 283"/>
                                  <a:gd name="T73" fmla="*/ 206 h 373"/>
                                  <a:gd name="T74" fmla="*/ 44 w 283"/>
                                  <a:gd name="T75" fmla="*/ 187 h 373"/>
                                  <a:gd name="T76" fmla="*/ 20 w 283"/>
                                  <a:gd name="T77" fmla="*/ 156 h 373"/>
                                  <a:gd name="T78" fmla="*/ 12 w 283"/>
                                  <a:gd name="T79" fmla="*/ 111 h 373"/>
                                  <a:gd name="T80" fmla="*/ 15 w 283"/>
                                  <a:gd name="T81" fmla="*/ 83 h 373"/>
                                  <a:gd name="T82" fmla="*/ 38 w 283"/>
                                  <a:gd name="T83" fmla="*/ 39 h 373"/>
                                  <a:gd name="T84" fmla="*/ 81 w 283"/>
                                  <a:gd name="T85" fmla="*/ 10 h 373"/>
                                  <a:gd name="T86" fmla="*/ 137 w 283"/>
                                  <a:gd name="T87" fmla="*/ 0 h 37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</a:cxnLst>
                                <a:rect l="0" t="0" r="r" b="b"/>
                                <a:pathLst>
                                  <a:path w="283" h="373">
                                    <a:moveTo>
                                      <a:pt x="137" y="0"/>
                                    </a:moveTo>
                                    <a:lnTo>
                                      <a:pt x="169" y="3"/>
                                    </a:lnTo>
                                    <a:lnTo>
                                      <a:pt x="199" y="8"/>
                                    </a:lnTo>
                                    <a:lnTo>
                                      <a:pt x="227" y="18"/>
                                    </a:lnTo>
                                    <a:lnTo>
                                      <a:pt x="253" y="32"/>
                                    </a:lnTo>
                                    <a:lnTo>
                                      <a:pt x="261" y="39"/>
                                    </a:lnTo>
                                    <a:lnTo>
                                      <a:pt x="266" y="50"/>
                                    </a:lnTo>
                                    <a:lnTo>
                                      <a:pt x="269" y="64"/>
                                    </a:lnTo>
                                    <a:lnTo>
                                      <a:pt x="266" y="79"/>
                                    </a:lnTo>
                                    <a:lnTo>
                                      <a:pt x="258" y="90"/>
                                    </a:lnTo>
                                    <a:lnTo>
                                      <a:pt x="247" y="98"/>
                                    </a:lnTo>
                                    <a:lnTo>
                                      <a:pt x="232" y="101"/>
                                    </a:lnTo>
                                    <a:lnTo>
                                      <a:pt x="225" y="100"/>
                                    </a:lnTo>
                                    <a:lnTo>
                                      <a:pt x="218" y="98"/>
                                    </a:lnTo>
                                    <a:lnTo>
                                      <a:pt x="213" y="95"/>
                                    </a:lnTo>
                                    <a:lnTo>
                                      <a:pt x="187" y="82"/>
                                    </a:lnTo>
                                    <a:lnTo>
                                      <a:pt x="162" y="73"/>
                                    </a:lnTo>
                                    <a:lnTo>
                                      <a:pt x="137" y="71"/>
                                    </a:lnTo>
                                    <a:lnTo>
                                      <a:pt x="117" y="73"/>
                                    </a:lnTo>
                                    <a:lnTo>
                                      <a:pt x="102" y="80"/>
                                    </a:lnTo>
                                    <a:lnTo>
                                      <a:pt x="93" y="90"/>
                                    </a:lnTo>
                                    <a:lnTo>
                                      <a:pt x="91" y="102"/>
                                    </a:lnTo>
                                    <a:lnTo>
                                      <a:pt x="91" y="104"/>
                                    </a:lnTo>
                                    <a:lnTo>
                                      <a:pt x="92" y="113"/>
                                    </a:lnTo>
                                    <a:lnTo>
                                      <a:pt x="96" y="123"/>
                                    </a:lnTo>
                                    <a:lnTo>
                                      <a:pt x="106" y="130"/>
                                    </a:lnTo>
                                    <a:lnTo>
                                      <a:pt x="121" y="137"/>
                                    </a:lnTo>
                                    <a:lnTo>
                                      <a:pt x="141" y="144"/>
                                    </a:lnTo>
                                    <a:lnTo>
                                      <a:pt x="168" y="151"/>
                                    </a:lnTo>
                                    <a:lnTo>
                                      <a:pt x="198" y="159"/>
                                    </a:lnTo>
                                    <a:lnTo>
                                      <a:pt x="222" y="170"/>
                                    </a:lnTo>
                                    <a:lnTo>
                                      <a:pt x="244" y="182"/>
                                    </a:lnTo>
                                    <a:lnTo>
                                      <a:pt x="261" y="196"/>
                                    </a:lnTo>
                                    <a:lnTo>
                                      <a:pt x="272" y="214"/>
                                    </a:lnTo>
                                    <a:lnTo>
                                      <a:pt x="280" y="235"/>
                                    </a:lnTo>
                                    <a:lnTo>
                                      <a:pt x="283" y="260"/>
                                    </a:lnTo>
                                    <a:lnTo>
                                      <a:pt x="283" y="261"/>
                                    </a:lnTo>
                                    <a:lnTo>
                                      <a:pt x="279" y="289"/>
                                    </a:lnTo>
                                    <a:lnTo>
                                      <a:pt x="269" y="314"/>
                                    </a:lnTo>
                                    <a:lnTo>
                                      <a:pt x="255" y="334"/>
                                    </a:lnTo>
                                    <a:lnTo>
                                      <a:pt x="235" y="351"/>
                                    </a:lnTo>
                                    <a:lnTo>
                                      <a:pt x="210" y="363"/>
                                    </a:lnTo>
                                    <a:lnTo>
                                      <a:pt x="181" y="370"/>
                                    </a:lnTo>
                                    <a:lnTo>
                                      <a:pt x="150" y="373"/>
                                    </a:lnTo>
                                    <a:lnTo>
                                      <a:pt x="115" y="370"/>
                                    </a:lnTo>
                                    <a:lnTo>
                                      <a:pt x="80" y="362"/>
                                    </a:lnTo>
                                    <a:lnTo>
                                      <a:pt x="47" y="348"/>
                                    </a:lnTo>
                                    <a:lnTo>
                                      <a:pt x="15" y="329"/>
                                    </a:lnTo>
                                    <a:lnTo>
                                      <a:pt x="7" y="322"/>
                                    </a:lnTo>
                                    <a:lnTo>
                                      <a:pt x="1" y="311"/>
                                    </a:lnTo>
                                    <a:lnTo>
                                      <a:pt x="0" y="300"/>
                                    </a:lnTo>
                                    <a:lnTo>
                                      <a:pt x="3" y="285"/>
                                    </a:lnTo>
                                    <a:lnTo>
                                      <a:pt x="11" y="274"/>
                                    </a:lnTo>
                                    <a:lnTo>
                                      <a:pt x="22" y="265"/>
                                    </a:lnTo>
                                    <a:lnTo>
                                      <a:pt x="37" y="263"/>
                                    </a:lnTo>
                                    <a:lnTo>
                                      <a:pt x="51" y="265"/>
                                    </a:lnTo>
                                    <a:lnTo>
                                      <a:pt x="59" y="270"/>
                                    </a:lnTo>
                                    <a:lnTo>
                                      <a:pt x="81" y="283"/>
                                    </a:lnTo>
                                    <a:lnTo>
                                      <a:pt x="103" y="294"/>
                                    </a:lnTo>
                                    <a:lnTo>
                                      <a:pt x="126" y="300"/>
                                    </a:lnTo>
                                    <a:lnTo>
                                      <a:pt x="151" y="303"/>
                                    </a:lnTo>
                                    <a:lnTo>
                                      <a:pt x="173" y="300"/>
                                    </a:lnTo>
                                    <a:lnTo>
                                      <a:pt x="190" y="293"/>
                                    </a:lnTo>
                                    <a:lnTo>
                                      <a:pt x="201" y="283"/>
                                    </a:lnTo>
                                    <a:lnTo>
                                      <a:pt x="203" y="268"/>
                                    </a:lnTo>
                                    <a:lnTo>
                                      <a:pt x="203" y="267"/>
                                    </a:lnTo>
                                    <a:lnTo>
                                      <a:pt x="202" y="258"/>
                                    </a:lnTo>
                                    <a:lnTo>
                                      <a:pt x="198" y="250"/>
                                    </a:lnTo>
                                    <a:lnTo>
                                      <a:pt x="190" y="243"/>
                                    </a:lnTo>
                                    <a:lnTo>
                                      <a:pt x="177" y="236"/>
                                    </a:lnTo>
                                    <a:lnTo>
                                      <a:pt x="158" y="228"/>
                                    </a:lnTo>
                                    <a:lnTo>
                                      <a:pt x="130" y="221"/>
                                    </a:lnTo>
                                    <a:lnTo>
                                      <a:pt x="106" y="214"/>
                                    </a:lnTo>
                                    <a:lnTo>
                                      <a:pt x="82" y="206"/>
                                    </a:lnTo>
                                    <a:lnTo>
                                      <a:pt x="62" y="198"/>
                                    </a:lnTo>
                                    <a:lnTo>
                                      <a:pt x="44" y="187"/>
                                    </a:lnTo>
                                    <a:lnTo>
                                      <a:pt x="30" y="173"/>
                                    </a:lnTo>
                                    <a:lnTo>
                                      <a:pt x="20" y="156"/>
                                    </a:lnTo>
                                    <a:lnTo>
                                      <a:pt x="14" y="136"/>
                                    </a:lnTo>
                                    <a:lnTo>
                                      <a:pt x="12" y="111"/>
                                    </a:lnTo>
                                    <a:lnTo>
                                      <a:pt x="12" y="109"/>
                                    </a:lnTo>
                                    <a:lnTo>
                                      <a:pt x="15" y="83"/>
                                    </a:lnTo>
                                    <a:lnTo>
                                      <a:pt x="23" y="60"/>
                                    </a:lnTo>
                                    <a:lnTo>
                                      <a:pt x="38" y="39"/>
                                    </a:lnTo>
                                    <a:lnTo>
                                      <a:pt x="58" y="22"/>
                                    </a:lnTo>
                                    <a:lnTo>
                                      <a:pt x="81" y="10"/>
                                    </a:lnTo>
                                    <a:lnTo>
                                      <a:pt x="107" y="3"/>
                                    </a:lnTo>
                                    <a:lnTo>
                                      <a:pt x="137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203" name="Freeform 1420"/>
                            <wps:cNvSpPr>
                              <a:spLocks/>
                            </wps:cNvSpPr>
                            <wps:spPr bwMode="auto">
                              <a:xfrm>
                                <a:off x="495297" y="158756"/>
                                <a:ext cx="401639" cy="457199"/>
                              </a:xfrm>
                              <a:custGeom>
                                <a:avLst/>
                                <a:gdLst>
                                  <a:gd name="T0" fmla="*/ 144 w 253"/>
                                  <a:gd name="T1" fmla="*/ 0 h 288"/>
                                  <a:gd name="T2" fmla="*/ 173 w 253"/>
                                  <a:gd name="T3" fmla="*/ 1 h 288"/>
                                  <a:gd name="T4" fmla="*/ 199 w 253"/>
                                  <a:gd name="T5" fmla="*/ 7 h 288"/>
                                  <a:gd name="T6" fmla="*/ 220 w 253"/>
                                  <a:gd name="T7" fmla="*/ 18 h 288"/>
                                  <a:gd name="T8" fmla="*/ 239 w 253"/>
                                  <a:gd name="T9" fmla="*/ 30 h 288"/>
                                  <a:gd name="T10" fmla="*/ 245 w 253"/>
                                  <a:gd name="T11" fmla="*/ 36 h 288"/>
                                  <a:gd name="T12" fmla="*/ 249 w 253"/>
                                  <a:gd name="T13" fmla="*/ 45 h 288"/>
                                  <a:gd name="T14" fmla="*/ 251 w 253"/>
                                  <a:gd name="T15" fmla="*/ 58 h 288"/>
                                  <a:gd name="T16" fmla="*/ 249 w 253"/>
                                  <a:gd name="T17" fmla="*/ 72 h 288"/>
                                  <a:gd name="T18" fmla="*/ 240 w 253"/>
                                  <a:gd name="T19" fmla="*/ 83 h 288"/>
                                  <a:gd name="T20" fmla="*/ 229 w 253"/>
                                  <a:gd name="T21" fmla="*/ 90 h 288"/>
                                  <a:gd name="T22" fmla="*/ 216 w 253"/>
                                  <a:gd name="T23" fmla="*/ 92 h 288"/>
                                  <a:gd name="T24" fmla="*/ 202 w 253"/>
                                  <a:gd name="T25" fmla="*/ 90 h 288"/>
                                  <a:gd name="T26" fmla="*/ 192 w 253"/>
                                  <a:gd name="T27" fmla="*/ 84 h 288"/>
                                  <a:gd name="T28" fmla="*/ 179 w 253"/>
                                  <a:gd name="T29" fmla="*/ 76 h 288"/>
                                  <a:gd name="T30" fmla="*/ 163 w 253"/>
                                  <a:gd name="T31" fmla="*/ 69 h 288"/>
                                  <a:gd name="T32" fmla="*/ 144 w 253"/>
                                  <a:gd name="T33" fmla="*/ 67 h 288"/>
                                  <a:gd name="T34" fmla="*/ 125 w 253"/>
                                  <a:gd name="T35" fmla="*/ 70 h 288"/>
                                  <a:gd name="T36" fmla="*/ 110 w 253"/>
                                  <a:gd name="T37" fmla="*/ 77 h 288"/>
                                  <a:gd name="T38" fmla="*/ 96 w 253"/>
                                  <a:gd name="T39" fmla="*/ 90 h 288"/>
                                  <a:gd name="T40" fmla="*/ 85 w 253"/>
                                  <a:gd name="T41" fmla="*/ 105 h 288"/>
                                  <a:gd name="T42" fmla="*/ 80 w 253"/>
                                  <a:gd name="T43" fmla="*/ 123 h 288"/>
                                  <a:gd name="T44" fmla="*/ 77 w 253"/>
                                  <a:gd name="T45" fmla="*/ 142 h 288"/>
                                  <a:gd name="T46" fmla="*/ 77 w 253"/>
                                  <a:gd name="T47" fmla="*/ 143 h 288"/>
                                  <a:gd name="T48" fmla="*/ 80 w 253"/>
                                  <a:gd name="T49" fmla="*/ 164 h 288"/>
                                  <a:gd name="T50" fmla="*/ 85 w 253"/>
                                  <a:gd name="T51" fmla="*/ 182 h 288"/>
                                  <a:gd name="T52" fmla="*/ 96 w 253"/>
                                  <a:gd name="T53" fmla="*/ 197 h 288"/>
                                  <a:gd name="T54" fmla="*/ 110 w 253"/>
                                  <a:gd name="T55" fmla="*/ 210 h 288"/>
                                  <a:gd name="T56" fmla="*/ 128 w 253"/>
                                  <a:gd name="T57" fmla="*/ 218 h 288"/>
                                  <a:gd name="T58" fmla="*/ 147 w 253"/>
                                  <a:gd name="T59" fmla="*/ 221 h 288"/>
                                  <a:gd name="T60" fmla="*/ 166 w 253"/>
                                  <a:gd name="T61" fmla="*/ 218 h 288"/>
                                  <a:gd name="T62" fmla="*/ 183 w 253"/>
                                  <a:gd name="T63" fmla="*/ 211 h 288"/>
                                  <a:gd name="T64" fmla="*/ 199 w 253"/>
                                  <a:gd name="T65" fmla="*/ 201 h 288"/>
                                  <a:gd name="T66" fmla="*/ 202 w 253"/>
                                  <a:gd name="T67" fmla="*/ 199 h 288"/>
                                  <a:gd name="T68" fmla="*/ 207 w 253"/>
                                  <a:gd name="T69" fmla="*/ 196 h 288"/>
                                  <a:gd name="T70" fmla="*/ 213 w 253"/>
                                  <a:gd name="T71" fmla="*/ 195 h 288"/>
                                  <a:gd name="T72" fmla="*/ 220 w 253"/>
                                  <a:gd name="T73" fmla="*/ 193 h 288"/>
                                  <a:gd name="T74" fmla="*/ 232 w 253"/>
                                  <a:gd name="T75" fmla="*/ 196 h 288"/>
                                  <a:gd name="T76" fmla="*/ 243 w 253"/>
                                  <a:gd name="T77" fmla="*/ 204 h 288"/>
                                  <a:gd name="T78" fmla="*/ 250 w 253"/>
                                  <a:gd name="T79" fmla="*/ 214 h 288"/>
                                  <a:gd name="T80" fmla="*/ 253 w 253"/>
                                  <a:gd name="T81" fmla="*/ 228 h 288"/>
                                  <a:gd name="T82" fmla="*/ 250 w 253"/>
                                  <a:gd name="T83" fmla="*/ 242 h 288"/>
                                  <a:gd name="T84" fmla="*/ 242 w 253"/>
                                  <a:gd name="T85" fmla="*/ 253 h 288"/>
                                  <a:gd name="T86" fmla="*/ 227 w 253"/>
                                  <a:gd name="T87" fmla="*/ 264 h 288"/>
                                  <a:gd name="T88" fmla="*/ 210 w 253"/>
                                  <a:gd name="T89" fmla="*/ 275 h 288"/>
                                  <a:gd name="T90" fmla="*/ 191 w 253"/>
                                  <a:gd name="T91" fmla="*/ 282 h 288"/>
                                  <a:gd name="T92" fmla="*/ 169 w 253"/>
                                  <a:gd name="T93" fmla="*/ 286 h 288"/>
                                  <a:gd name="T94" fmla="*/ 144 w 253"/>
                                  <a:gd name="T95" fmla="*/ 288 h 288"/>
                                  <a:gd name="T96" fmla="*/ 110 w 253"/>
                                  <a:gd name="T97" fmla="*/ 284 h 288"/>
                                  <a:gd name="T98" fmla="*/ 78 w 253"/>
                                  <a:gd name="T99" fmla="*/ 273 h 288"/>
                                  <a:gd name="T100" fmla="*/ 52 w 253"/>
                                  <a:gd name="T101" fmla="*/ 257 h 288"/>
                                  <a:gd name="T102" fmla="*/ 30 w 253"/>
                                  <a:gd name="T103" fmla="*/ 235 h 288"/>
                                  <a:gd name="T104" fmla="*/ 14 w 253"/>
                                  <a:gd name="T105" fmla="*/ 208 h 288"/>
                                  <a:gd name="T106" fmla="*/ 4 w 253"/>
                                  <a:gd name="T107" fmla="*/ 178 h 288"/>
                                  <a:gd name="T108" fmla="*/ 0 w 253"/>
                                  <a:gd name="T109" fmla="*/ 145 h 288"/>
                                  <a:gd name="T110" fmla="*/ 0 w 253"/>
                                  <a:gd name="T111" fmla="*/ 143 h 288"/>
                                  <a:gd name="T112" fmla="*/ 4 w 253"/>
                                  <a:gd name="T113" fmla="*/ 110 h 288"/>
                                  <a:gd name="T114" fmla="*/ 14 w 253"/>
                                  <a:gd name="T115" fmla="*/ 80 h 288"/>
                                  <a:gd name="T116" fmla="*/ 30 w 253"/>
                                  <a:gd name="T117" fmla="*/ 54 h 288"/>
                                  <a:gd name="T118" fmla="*/ 52 w 253"/>
                                  <a:gd name="T119" fmla="*/ 32 h 288"/>
                                  <a:gd name="T120" fmla="*/ 80 w 253"/>
                                  <a:gd name="T121" fmla="*/ 14 h 288"/>
                                  <a:gd name="T122" fmla="*/ 110 w 253"/>
                                  <a:gd name="T123" fmla="*/ 3 h 288"/>
                                  <a:gd name="T124" fmla="*/ 144 w 253"/>
                                  <a:gd name="T125" fmla="*/ 0 h 28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  <a:cxn ang="0">
                                    <a:pos x="T108" y="T109"/>
                                  </a:cxn>
                                  <a:cxn ang="0">
                                    <a:pos x="T110" y="T111"/>
                                  </a:cxn>
                                  <a:cxn ang="0">
                                    <a:pos x="T112" y="T113"/>
                                  </a:cxn>
                                  <a:cxn ang="0">
                                    <a:pos x="T114" y="T115"/>
                                  </a:cxn>
                                  <a:cxn ang="0">
                                    <a:pos x="T116" y="T117"/>
                                  </a:cxn>
                                  <a:cxn ang="0">
                                    <a:pos x="T118" y="T119"/>
                                  </a:cxn>
                                  <a:cxn ang="0">
                                    <a:pos x="T120" y="T121"/>
                                  </a:cxn>
                                  <a:cxn ang="0">
                                    <a:pos x="T122" y="T123"/>
                                  </a:cxn>
                                  <a:cxn ang="0">
                                    <a:pos x="T124" y="T125"/>
                                  </a:cxn>
                                </a:cxnLst>
                                <a:rect l="0" t="0" r="r" b="b"/>
                                <a:pathLst>
                                  <a:path w="253" h="288">
                                    <a:moveTo>
                                      <a:pt x="144" y="0"/>
                                    </a:moveTo>
                                    <a:lnTo>
                                      <a:pt x="173" y="1"/>
                                    </a:lnTo>
                                    <a:lnTo>
                                      <a:pt x="199" y="7"/>
                                    </a:lnTo>
                                    <a:lnTo>
                                      <a:pt x="220" y="18"/>
                                    </a:lnTo>
                                    <a:lnTo>
                                      <a:pt x="239" y="30"/>
                                    </a:lnTo>
                                    <a:lnTo>
                                      <a:pt x="245" y="36"/>
                                    </a:lnTo>
                                    <a:lnTo>
                                      <a:pt x="249" y="45"/>
                                    </a:lnTo>
                                    <a:lnTo>
                                      <a:pt x="251" y="58"/>
                                    </a:lnTo>
                                    <a:lnTo>
                                      <a:pt x="249" y="72"/>
                                    </a:lnTo>
                                    <a:lnTo>
                                      <a:pt x="240" y="83"/>
                                    </a:lnTo>
                                    <a:lnTo>
                                      <a:pt x="229" y="90"/>
                                    </a:lnTo>
                                    <a:lnTo>
                                      <a:pt x="216" y="92"/>
                                    </a:lnTo>
                                    <a:lnTo>
                                      <a:pt x="202" y="90"/>
                                    </a:lnTo>
                                    <a:lnTo>
                                      <a:pt x="192" y="84"/>
                                    </a:lnTo>
                                    <a:lnTo>
                                      <a:pt x="179" y="76"/>
                                    </a:lnTo>
                                    <a:lnTo>
                                      <a:pt x="163" y="69"/>
                                    </a:lnTo>
                                    <a:lnTo>
                                      <a:pt x="144" y="67"/>
                                    </a:lnTo>
                                    <a:lnTo>
                                      <a:pt x="125" y="70"/>
                                    </a:lnTo>
                                    <a:lnTo>
                                      <a:pt x="110" y="77"/>
                                    </a:lnTo>
                                    <a:lnTo>
                                      <a:pt x="96" y="90"/>
                                    </a:lnTo>
                                    <a:lnTo>
                                      <a:pt x="85" y="105"/>
                                    </a:lnTo>
                                    <a:lnTo>
                                      <a:pt x="80" y="123"/>
                                    </a:lnTo>
                                    <a:lnTo>
                                      <a:pt x="77" y="142"/>
                                    </a:lnTo>
                                    <a:lnTo>
                                      <a:pt x="77" y="143"/>
                                    </a:lnTo>
                                    <a:lnTo>
                                      <a:pt x="80" y="164"/>
                                    </a:lnTo>
                                    <a:lnTo>
                                      <a:pt x="85" y="182"/>
                                    </a:lnTo>
                                    <a:lnTo>
                                      <a:pt x="96" y="197"/>
                                    </a:lnTo>
                                    <a:lnTo>
                                      <a:pt x="110" y="210"/>
                                    </a:lnTo>
                                    <a:lnTo>
                                      <a:pt x="128" y="218"/>
                                    </a:lnTo>
                                    <a:lnTo>
                                      <a:pt x="147" y="221"/>
                                    </a:lnTo>
                                    <a:lnTo>
                                      <a:pt x="166" y="218"/>
                                    </a:lnTo>
                                    <a:lnTo>
                                      <a:pt x="183" y="211"/>
                                    </a:lnTo>
                                    <a:lnTo>
                                      <a:pt x="199" y="201"/>
                                    </a:lnTo>
                                    <a:lnTo>
                                      <a:pt x="202" y="199"/>
                                    </a:lnTo>
                                    <a:lnTo>
                                      <a:pt x="207" y="196"/>
                                    </a:lnTo>
                                    <a:lnTo>
                                      <a:pt x="213" y="195"/>
                                    </a:lnTo>
                                    <a:lnTo>
                                      <a:pt x="220" y="193"/>
                                    </a:lnTo>
                                    <a:lnTo>
                                      <a:pt x="232" y="196"/>
                                    </a:lnTo>
                                    <a:lnTo>
                                      <a:pt x="243" y="204"/>
                                    </a:lnTo>
                                    <a:lnTo>
                                      <a:pt x="250" y="214"/>
                                    </a:lnTo>
                                    <a:lnTo>
                                      <a:pt x="253" y="228"/>
                                    </a:lnTo>
                                    <a:lnTo>
                                      <a:pt x="250" y="242"/>
                                    </a:lnTo>
                                    <a:lnTo>
                                      <a:pt x="242" y="253"/>
                                    </a:lnTo>
                                    <a:lnTo>
                                      <a:pt x="227" y="264"/>
                                    </a:lnTo>
                                    <a:lnTo>
                                      <a:pt x="210" y="275"/>
                                    </a:lnTo>
                                    <a:lnTo>
                                      <a:pt x="191" y="282"/>
                                    </a:lnTo>
                                    <a:lnTo>
                                      <a:pt x="169" y="286"/>
                                    </a:lnTo>
                                    <a:lnTo>
                                      <a:pt x="144" y="288"/>
                                    </a:lnTo>
                                    <a:lnTo>
                                      <a:pt x="110" y="284"/>
                                    </a:lnTo>
                                    <a:lnTo>
                                      <a:pt x="78" y="273"/>
                                    </a:lnTo>
                                    <a:lnTo>
                                      <a:pt x="52" y="257"/>
                                    </a:lnTo>
                                    <a:lnTo>
                                      <a:pt x="30" y="235"/>
                                    </a:lnTo>
                                    <a:lnTo>
                                      <a:pt x="14" y="208"/>
                                    </a:lnTo>
                                    <a:lnTo>
                                      <a:pt x="4" y="178"/>
                                    </a:lnTo>
                                    <a:lnTo>
                                      <a:pt x="0" y="145"/>
                                    </a:lnTo>
                                    <a:lnTo>
                                      <a:pt x="0" y="143"/>
                                    </a:lnTo>
                                    <a:lnTo>
                                      <a:pt x="4" y="110"/>
                                    </a:lnTo>
                                    <a:lnTo>
                                      <a:pt x="14" y="80"/>
                                    </a:lnTo>
                                    <a:lnTo>
                                      <a:pt x="30" y="54"/>
                                    </a:lnTo>
                                    <a:lnTo>
                                      <a:pt x="52" y="32"/>
                                    </a:lnTo>
                                    <a:lnTo>
                                      <a:pt x="80" y="14"/>
                                    </a:lnTo>
                                    <a:lnTo>
                                      <a:pt x="110" y="3"/>
                                    </a:lnTo>
                                    <a:lnTo>
                                      <a:pt x="144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204" name="Freeform 1421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925507" y="158756"/>
                                <a:ext cx="473072" cy="457199"/>
                              </a:xfrm>
                              <a:custGeom>
                                <a:avLst/>
                                <a:gdLst>
                                  <a:gd name="T0" fmla="*/ 148 w 298"/>
                                  <a:gd name="T1" fmla="*/ 67 h 288"/>
                                  <a:gd name="T2" fmla="*/ 127 w 298"/>
                                  <a:gd name="T3" fmla="*/ 70 h 288"/>
                                  <a:gd name="T4" fmla="*/ 110 w 298"/>
                                  <a:gd name="T5" fmla="*/ 77 h 288"/>
                                  <a:gd name="T6" fmla="*/ 96 w 298"/>
                                  <a:gd name="T7" fmla="*/ 90 h 288"/>
                                  <a:gd name="T8" fmla="*/ 85 w 298"/>
                                  <a:gd name="T9" fmla="*/ 105 h 288"/>
                                  <a:gd name="T10" fmla="*/ 79 w 298"/>
                                  <a:gd name="T11" fmla="*/ 123 h 288"/>
                                  <a:gd name="T12" fmla="*/ 77 w 298"/>
                                  <a:gd name="T13" fmla="*/ 142 h 288"/>
                                  <a:gd name="T14" fmla="*/ 77 w 298"/>
                                  <a:gd name="T15" fmla="*/ 143 h 288"/>
                                  <a:gd name="T16" fmla="*/ 79 w 298"/>
                                  <a:gd name="T17" fmla="*/ 164 h 288"/>
                                  <a:gd name="T18" fmla="*/ 86 w 298"/>
                                  <a:gd name="T19" fmla="*/ 182 h 288"/>
                                  <a:gd name="T20" fmla="*/ 97 w 298"/>
                                  <a:gd name="T21" fmla="*/ 197 h 288"/>
                                  <a:gd name="T22" fmla="*/ 111 w 298"/>
                                  <a:gd name="T23" fmla="*/ 210 h 288"/>
                                  <a:gd name="T24" fmla="*/ 129 w 298"/>
                                  <a:gd name="T25" fmla="*/ 218 h 288"/>
                                  <a:gd name="T26" fmla="*/ 149 w 298"/>
                                  <a:gd name="T27" fmla="*/ 221 h 288"/>
                                  <a:gd name="T28" fmla="*/ 170 w 298"/>
                                  <a:gd name="T29" fmla="*/ 218 h 288"/>
                                  <a:gd name="T30" fmla="*/ 188 w 298"/>
                                  <a:gd name="T31" fmla="*/ 210 h 288"/>
                                  <a:gd name="T32" fmla="*/ 202 w 298"/>
                                  <a:gd name="T33" fmla="*/ 197 h 288"/>
                                  <a:gd name="T34" fmla="*/ 213 w 298"/>
                                  <a:gd name="T35" fmla="*/ 182 h 288"/>
                                  <a:gd name="T36" fmla="*/ 220 w 298"/>
                                  <a:gd name="T37" fmla="*/ 164 h 288"/>
                                  <a:gd name="T38" fmla="*/ 221 w 298"/>
                                  <a:gd name="T39" fmla="*/ 145 h 288"/>
                                  <a:gd name="T40" fmla="*/ 221 w 298"/>
                                  <a:gd name="T41" fmla="*/ 143 h 288"/>
                                  <a:gd name="T42" fmla="*/ 218 w 298"/>
                                  <a:gd name="T43" fmla="*/ 124 h 288"/>
                                  <a:gd name="T44" fmla="*/ 211 w 298"/>
                                  <a:gd name="T45" fmla="*/ 106 h 288"/>
                                  <a:gd name="T46" fmla="*/ 202 w 298"/>
                                  <a:gd name="T47" fmla="*/ 90 h 288"/>
                                  <a:gd name="T48" fmla="*/ 187 w 298"/>
                                  <a:gd name="T49" fmla="*/ 77 h 288"/>
                                  <a:gd name="T50" fmla="*/ 169 w 298"/>
                                  <a:gd name="T51" fmla="*/ 70 h 288"/>
                                  <a:gd name="T52" fmla="*/ 148 w 298"/>
                                  <a:gd name="T53" fmla="*/ 67 h 288"/>
                                  <a:gd name="T54" fmla="*/ 149 w 298"/>
                                  <a:gd name="T55" fmla="*/ 0 h 288"/>
                                  <a:gd name="T56" fmla="*/ 185 w 298"/>
                                  <a:gd name="T57" fmla="*/ 3 h 288"/>
                                  <a:gd name="T58" fmla="*/ 217 w 298"/>
                                  <a:gd name="T59" fmla="*/ 14 h 288"/>
                                  <a:gd name="T60" fmla="*/ 244 w 298"/>
                                  <a:gd name="T61" fmla="*/ 30 h 288"/>
                                  <a:gd name="T62" fmla="*/ 266 w 298"/>
                                  <a:gd name="T63" fmla="*/ 52 h 288"/>
                                  <a:gd name="T64" fmla="*/ 284 w 298"/>
                                  <a:gd name="T65" fmla="*/ 80 h 288"/>
                                  <a:gd name="T66" fmla="*/ 295 w 298"/>
                                  <a:gd name="T67" fmla="*/ 109 h 288"/>
                                  <a:gd name="T68" fmla="*/ 298 w 298"/>
                                  <a:gd name="T69" fmla="*/ 142 h 288"/>
                                  <a:gd name="T70" fmla="*/ 298 w 298"/>
                                  <a:gd name="T71" fmla="*/ 143 h 288"/>
                                  <a:gd name="T72" fmla="*/ 295 w 298"/>
                                  <a:gd name="T73" fmla="*/ 177 h 288"/>
                                  <a:gd name="T74" fmla="*/ 284 w 298"/>
                                  <a:gd name="T75" fmla="*/ 207 h 288"/>
                                  <a:gd name="T76" fmla="*/ 266 w 298"/>
                                  <a:gd name="T77" fmla="*/ 233 h 288"/>
                                  <a:gd name="T78" fmla="*/ 243 w 298"/>
                                  <a:gd name="T79" fmla="*/ 257 h 288"/>
                                  <a:gd name="T80" fmla="*/ 215 w 298"/>
                                  <a:gd name="T81" fmla="*/ 273 h 288"/>
                                  <a:gd name="T82" fmla="*/ 184 w 298"/>
                                  <a:gd name="T83" fmla="*/ 284 h 288"/>
                                  <a:gd name="T84" fmla="*/ 148 w 298"/>
                                  <a:gd name="T85" fmla="*/ 288 h 288"/>
                                  <a:gd name="T86" fmla="*/ 114 w 298"/>
                                  <a:gd name="T87" fmla="*/ 284 h 288"/>
                                  <a:gd name="T88" fmla="*/ 82 w 298"/>
                                  <a:gd name="T89" fmla="*/ 273 h 288"/>
                                  <a:gd name="T90" fmla="*/ 55 w 298"/>
                                  <a:gd name="T91" fmla="*/ 257 h 288"/>
                                  <a:gd name="T92" fmla="*/ 31 w 298"/>
                                  <a:gd name="T93" fmla="*/ 235 h 288"/>
                                  <a:gd name="T94" fmla="*/ 15 w 298"/>
                                  <a:gd name="T95" fmla="*/ 208 h 288"/>
                                  <a:gd name="T96" fmla="*/ 4 w 298"/>
                                  <a:gd name="T97" fmla="*/ 178 h 288"/>
                                  <a:gd name="T98" fmla="*/ 0 w 298"/>
                                  <a:gd name="T99" fmla="*/ 145 h 288"/>
                                  <a:gd name="T100" fmla="*/ 0 w 298"/>
                                  <a:gd name="T101" fmla="*/ 143 h 288"/>
                                  <a:gd name="T102" fmla="*/ 4 w 298"/>
                                  <a:gd name="T103" fmla="*/ 110 h 288"/>
                                  <a:gd name="T104" fmla="*/ 15 w 298"/>
                                  <a:gd name="T105" fmla="*/ 80 h 288"/>
                                  <a:gd name="T106" fmla="*/ 31 w 298"/>
                                  <a:gd name="T107" fmla="*/ 54 h 288"/>
                                  <a:gd name="T108" fmla="*/ 55 w 298"/>
                                  <a:gd name="T109" fmla="*/ 32 h 288"/>
                                  <a:gd name="T110" fmla="*/ 82 w 298"/>
                                  <a:gd name="T111" fmla="*/ 14 h 288"/>
                                  <a:gd name="T112" fmla="*/ 114 w 298"/>
                                  <a:gd name="T113" fmla="*/ 3 h 288"/>
                                  <a:gd name="T114" fmla="*/ 149 w 298"/>
                                  <a:gd name="T115" fmla="*/ 0 h 28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  <a:cxn ang="0">
                                    <a:pos x="T108" y="T109"/>
                                  </a:cxn>
                                  <a:cxn ang="0">
                                    <a:pos x="T110" y="T111"/>
                                  </a:cxn>
                                  <a:cxn ang="0">
                                    <a:pos x="T112" y="T113"/>
                                  </a:cxn>
                                  <a:cxn ang="0">
                                    <a:pos x="T114" y="T115"/>
                                  </a:cxn>
                                </a:cxnLst>
                                <a:rect l="0" t="0" r="r" b="b"/>
                                <a:pathLst>
                                  <a:path w="298" h="288">
                                    <a:moveTo>
                                      <a:pt x="148" y="67"/>
                                    </a:moveTo>
                                    <a:lnTo>
                                      <a:pt x="127" y="70"/>
                                    </a:lnTo>
                                    <a:lnTo>
                                      <a:pt x="110" y="77"/>
                                    </a:lnTo>
                                    <a:lnTo>
                                      <a:pt x="96" y="90"/>
                                    </a:lnTo>
                                    <a:lnTo>
                                      <a:pt x="85" y="105"/>
                                    </a:lnTo>
                                    <a:lnTo>
                                      <a:pt x="79" y="123"/>
                                    </a:lnTo>
                                    <a:lnTo>
                                      <a:pt x="77" y="142"/>
                                    </a:lnTo>
                                    <a:lnTo>
                                      <a:pt x="77" y="143"/>
                                    </a:lnTo>
                                    <a:lnTo>
                                      <a:pt x="79" y="164"/>
                                    </a:lnTo>
                                    <a:lnTo>
                                      <a:pt x="86" y="182"/>
                                    </a:lnTo>
                                    <a:lnTo>
                                      <a:pt x="97" y="197"/>
                                    </a:lnTo>
                                    <a:lnTo>
                                      <a:pt x="111" y="210"/>
                                    </a:lnTo>
                                    <a:lnTo>
                                      <a:pt x="129" y="218"/>
                                    </a:lnTo>
                                    <a:lnTo>
                                      <a:pt x="149" y="221"/>
                                    </a:lnTo>
                                    <a:lnTo>
                                      <a:pt x="170" y="218"/>
                                    </a:lnTo>
                                    <a:lnTo>
                                      <a:pt x="188" y="210"/>
                                    </a:lnTo>
                                    <a:lnTo>
                                      <a:pt x="202" y="197"/>
                                    </a:lnTo>
                                    <a:lnTo>
                                      <a:pt x="213" y="182"/>
                                    </a:lnTo>
                                    <a:lnTo>
                                      <a:pt x="220" y="164"/>
                                    </a:lnTo>
                                    <a:lnTo>
                                      <a:pt x="221" y="145"/>
                                    </a:lnTo>
                                    <a:lnTo>
                                      <a:pt x="221" y="143"/>
                                    </a:lnTo>
                                    <a:lnTo>
                                      <a:pt x="218" y="124"/>
                                    </a:lnTo>
                                    <a:lnTo>
                                      <a:pt x="211" y="106"/>
                                    </a:lnTo>
                                    <a:lnTo>
                                      <a:pt x="202" y="90"/>
                                    </a:lnTo>
                                    <a:lnTo>
                                      <a:pt x="187" y="77"/>
                                    </a:lnTo>
                                    <a:lnTo>
                                      <a:pt x="169" y="70"/>
                                    </a:lnTo>
                                    <a:lnTo>
                                      <a:pt x="148" y="67"/>
                                    </a:lnTo>
                                    <a:close/>
                                    <a:moveTo>
                                      <a:pt x="149" y="0"/>
                                    </a:moveTo>
                                    <a:lnTo>
                                      <a:pt x="185" y="3"/>
                                    </a:lnTo>
                                    <a:lnTo>
                                      <a:pt x="217" y="14"/>
                                    </a:lnTo>
                                    <a:lnTo>
                                      <a:pt x="244" y="30"/>
                                    </a:lnTo>
                                    <a:lnTo>
                                      <a:pt x="266" y="52"/>
                                    </a:lnTo>
                                    <a:lnTo>
                                      <a:pt x="284" y="80"/>
                                    </a:lnTo>
                                    <a:lnTo>
                                      <a:pt x="295" y="109"/>
                                    </a:lnTo>
                                    <a:lnTo>
                                      <a:pt x="298" y="142"/>
                                    </a:lnTo>
                                    <a:lnTo>
                                      <a:pt x="298" y="143"/>
                                    </a:lnTo>
                                    <a:lnTo>
                                      <a:pt x="295" y="177"/>
                                    </a:lnTo>
                                    <a:lnTo>
                                      <a:pt x="284" y="207"/>
                                    </a:lnTo>
                                    <a:lnTo>
                                      <a:pt x="266" y="233"/>
                                    </a:lnTo>
                                    <a:lnTo>
                                      <a:pt x="243" y="257"/>
                                    </a:lnTo>
                                    <a:lnTo>
                                      <a:pt x="215" y="273"/>
                                    </a:lnTo>
                                    <a:lnTo>
                                      <a:pt x="184" y="284"/>
                                    </a:lnTo>
                                    <a:lnTo>
                                      <a:pt x="148" y="288"/>
                                    </a:lnTo>
                                    <a:lnTo>
                                      <a:pt x="114" y="284"/>
                                    </a:lnTo>
                                    <a:lnTo>
                                      <a:pt x="82" y="273"/>
                                    </a:lnTo>
                                    <a:lnTo>
                                      <a:pt x="55" y="257"/>
                                    </a:lnTo>
                                    <a:lnTo>
                                      <a:pt x="31" y="235"/>
                                    </a:lnTo>
                                    <a:lnTo>
                                      <a:pt x="15" y="208"/>
                                    </a:lnTo>
                                    <a:lnTo>
                                      <a:pt x="4" y="178"/>
                                    </a:lnTo>
                                    <a:lnTo>
                                      <a:pt x="0" y="145"/>
                                    </a:lnTo>
                                    <a:lnTo>
                                      <a:pt x="0" y="143"/>
                                    </a:lnTo>
                                    <a:lnTo>
                                      <a:pt x="4" y="110"/>
                                    </a:lnTo>
                                    <a:lnTo>
                                      <a:pt x="15" y="80"/>
                                    </a:lnTo>
                                    <a:lnTo>
                                      <a:pt x="31" y="54"/>
                                    </a:lnTo>
                                    <a:lnTo>
                                      <a:pt x="55" y="32"/>
                                    </a:lnTo>
                                    <a:lnTo>
                                      <a:pt x="82" y="14"/>
                                    </a:lnTo>
                                    <a:lnTo>
                                      <a:pt x="114" y="3"/>
                                    </a:lnTo>
                                    <a:lnTo>
                                      <a:pt x="149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205" name="Freeform 1422"/>
                            <wps:cNvSpPr>
                              <a:spLocks/>
                            </wps:cNvSpPr>
                            <wps:spPr bwMode="auto">
                              <a:xfrm>
                                <a:off x="1420810" y="49219"/>
                                <a:ext cx="287339" cy="565149"/>
                              </a:xfrm>
                              <a:custGeom>
                                <a:avLst/>
                                <a:gdLst>
                                  <a:gd name="T0" fmla="*/ 74 w 181"/>
                                  <a:gd name="T1" fmla="*/ 0 h 356"/>
                                  <a:gd name="T2" fmla="*/ 89 w 181"/>
                                  <a:gd name="T3" fmla="*/ 3 h 356"/>
                                  <a:gd name="T4" fmla="*/ 103 w 181"/>
                                  <a:gd name="T5" fmla="*/ 11 h 356"/>
                                  <a:gd name="T6" fmla="*/ 111 w 181"/>
                                  <a:gd name="T7" fmla="*/ 23 h 356"/>
                                  <a:gd name="T8" fmla="*/ 114 w 181"/>
                                  <a:gd name="T9" fmla="*/ 38 h 356"/>
                                  <a:gd name="T10" fmla="*/ 114 w 181"/>
                                  <a:gd name="T11" fmla="*/ 73 h 356"/>
                                  <a:gd name="T12" fmla="*/ 148 w 181"/>
                                  <a:gd name="T13" fmla="*/ 73 h 356"/>
                                  <a:gd name="T14" fmla="*/ 160 w 181"/>
                                  <a:gd name="T15" fmla="*/ 76 h 356"/>
                                  <a:gd name="T16" fmla="*/ 171 w 181"/>
                                  <a:gd name="T17" fmla="*/ 83 h 356"/>
                                  <a:gd name="T18" fmla="*/ 178 w 181"/>
                                  <a:gd name="T19" fmla="*/ 94 h 356"/>
                                  <a:gd name="T20" fmla="*/ 181 w 181"/>
                                  <a:gd name="T21" fmla="*/ 107 h 356"/>
                                  <a:gd name="T22" fmla="*/ 178 w 181"/>
                                  <a:gd name="T23" fmla="*/ 120 h 356"/>
                                  <a:gd name="T24" fmla="*/ 171 w 181"/>
                                  <a:gd name="T25" fmla="*/ 131 h 356"/>
                                  <a:gd name="T26" fmla="*/ 160 w 181"/>
                                  <a:gd name="T27" fmla="*/ 138 h 356"/>
                                  <a:gd name="T28" fmla="*/ 148 w 181"/>
                                  <a:gd name="T29" fmla="*/ 141 h 356"/>
                                  <a:gd name="T30" fmla="*/ 114 w 181"/>
                                  <a:gd name="T31" fmla="*/ 141 h 356"/>
                                  <a:gd name="T32" fmla="*/ 114 w 181"/>
                                  <a:gd name="T33" fmla="*/ 259 h 356"/>
                                  <a:gd name="T34" fmla="*/ 115 w 181"/>
                                  <a:gd name="T35" fmla="*/ 270 h 356"/>
                                  <a:gd name="T36" fmla="*/ 119 w 181"/>
                                  <a:gd name="T37" fmla="*/ 279 h 356"/>
                                  <a:gd name="T38" fmla="*/ 127 w 181"/>
                                  <a:gd name="T39" fmla="*/ 284 h 356"/>
                                  <a:gd name="T40" fmla="*/ 138 w 181"/>
                                  <a:gd name="T41" fmla="*/ 286 h 356"/>
                                  <a:gd name="T42" fmla="*/ 143 w 181"/>
                                  <a:gd name="T43" fmla="*/ 286 h 356"/>
                                  <a:gd name="T44" fmla="*/ 145 w 181"/>
                                  <a:gd name="T45" fmla="*/ 286 h 356"/>
                                  <a:gd name="T46" fmla="*/ 148 w 181"/>
                                  <a:gd name="T47" fmla="*/ 286 h 356"/>
                                  <a:gd name="T48" fmla="*/ 160 w 181"/>
                                  <a:gd name="T49" fmla="*/ 288 h 356"/>
                                  <a:gd name="T50" fmla="*/ 171 w 181"/>
                                  <a:gd name="T51" fmla="*/ 295 h 356"/>
                                  <a:gd name="T52" fmla="*/ 178 w 181"/>
                                  <a:gd name="T53" fmla="*/ 305 h 356"/>
                                  <a:gd name="T54" fmla="*/ 181 w 181"/>
                                  <a:gd name="T55" fmla="*/ 319 h 356"/>
                                  <a:gd name="T56" fmla="*/ 178 w 181"/>
                                  <a:gd name="T57" fmla="*/ 331 h 356"/>
                                  <a:gd name="T58" fmla="*/ 170 w 181"/>
                                  <a:gd name="T59" fmla="*/ 341 h 356"/>
                                  <a:gd name="T60" fmla="*/ 160 w 181"/>
                                  <a:gd name="T61" fmla="*/ 348 h 356"/>
                                  <a:gd name="T62" fmla="*/ 138 w 181"/>
                                  <a:gd name="T63" fmla="*/ 353 h 356"/>
                                  <a:gd name="T64" fmla="*/ 115 w 181"/>
                                  <a:gd name="T65" fmla="*/ 356 h 356"/>
                                  <a:gd name="T66" fmla="*/ 96 w 181"/>
                                  <a:gd name="T67" fmla="*/ 355 h 356"/>
                                  <a:gd name="T68" fmla="*/ 79 w 181"/>
                                  <a:gd name="T69" fmla="*/ 351 h 356"/>
                                  <a:gd name="T70" fmla="*/ 64 w 181"/>
                                  <a:gd name="T71" fmla="*/ 342 h 356"/>
                                  <a:gd name="T72" fmla="*/ 52 w 181"/>
                                  <a:gd name="T73" fmla="*/ 331 h 356"/>
                                  <a:gd name="T74" fmla="*/ 42 w 181"/>
                                  <a:gd name="T75" fmla="*/ 316 h 356"/>
                                  <a:gd name="T76" fmla="*/ 37 w 181"/>
                                  <a:gd name="T77" fmla="*/ 297 h 356"/>
                                  <a:gd name="T78" fmla="*/ 35 w 181"/>
                                  <a:gd name="T79" fmla="*/ 272 h 356"/>
                                  <a:gd name="T80" fmla="*/ 35 w 181"/>
                                  <a:gd name="T81" fmla="*/ 141 h 356"/>
                                  <a:gd name="T82" fmla="*/ 33 w 181"/>
                                  <a:gd name="T83" fmla="*/ 141 h 356"/>
                                  <a:gd name="T84" fmla="*/ 20 w 181"/>
                                  <a:gd name="T85" fmla="*/ 138 h 356"/>
                                  <a:gd name="T86" fmla="*/ 9 w 181"/>
                                  <a:gd name="T87" fmla="*/ 131 h 356"/>
                                  <a:gd name="T88" fmla="*/ 2 w 181"/>
                                  <a:gd name="T89" fmla="*/ 120 h 356"/>
                                  <a:gd name="T90" fmla="*/ 0 w 181"/>
                                  <a:gd name="T91" fmla="*/ 107 h 356"/>
                                  <a:gd name="T92" fmla="*/ 2 w 181"/>
                                  <a:gd name="T93" fmla="*/ 94 h 356"/>
                                  <a:gd name="T94" fmla="*/ 9 w 181"/>
                                  <a:gd name="T95" fmla="*/ 83 h 356"/>
                                  <a:gd name="T96" fmla="*/ 20 w 181"/>
                                  <a:gd name="T97" fmla="*/ 76 h 356"/>
                                  <a:gd name="T98" fmla="*/ 33 w 181"/>
                                  <a:gd name="T99" fmla="*/ 73 h 356"/>
                                  <a:gd name="T100" fmla="*/ 35 w 181"/>
                                  <a:gd name="T101" fmla="*/ 73 h 356"/>
                                  <a:gd name="T102" fmla="*/ 35 w 181"/>
                                  <a:gd name="T103" fmla="*/ 38 h 356"/>
                                  <a:gd name="T104" fmla="*/ 38 w 181"/>
                                  <a:gd name="T105" fmla="*/ 23 h 356"/>
                                  <a:gd name="T106" fmla="*/ 46 w 181"/>
                                  <a:gd name="T107" fmla="*/ 11 h 356"/>
                                  <a:gd name="T108" fmla="*/ 59 w 181"/>
                                  <a:gd name="T109" fmla="*/ 3 h 356"/>
                                  <a:gd name="T110" fmla="*/ 74 w 181"/>
                                  <a:gd name="T111" fmla="*/ 0 h 35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  <a:cxn ang="0">
                                    <a:pos x="T108" y="T109"/>
                                  </a:cxn>
                                  <a:cxn ang="0">
                                    <a:pos x="T110" y="T111"/>
                                  </a:cxn>
                                </a:cxnLst>
                                <a:rect l="0" t="0" r="r" b="b"/>
                                <a:pathLst>
                                  <a:path w="181" h="356">
                                    <a:moveTo>
                                      <a:pt x="74" y="0"/>
                                    </a:moveTo>
                                    <a:lnTo>
                                      <a:pt x="89" y="3"/>
                                    </a:lnTo>
                                    <a:lnTo>
                                      <a:pt x="103" y="11"/>
                                    </a:lnTo>
                                    <a:lnTo>
                                      <a:pt x="111" y="23"/>
                                    </a:lnTo>
                                    <a:lnTo>
                                      <a:pt x="114" y="38"/>
                                    </a:lnTo>
                                    <a:lnTo>
                                      <a:pt x="114" y="73"/>
                                    </a:lnTo>
                                    <a:lnTo>
                                      <a:pt x="148" y="73"/>
                                    </a:lnTo>
                                    <a:lnTo>
                                      <a:pt x="160" y="76"/>
                                    </a:lnTo>
                                    <a:lnTo>
                                      <a:pt x="171" y="83"/>
                                    </a:lnTo>
                                    <a:lnTo>
                                      <a:pt x="178" y="94"/>
                                    </a:lnTo>
                                    <a:lnTo>
                                      <a:pt x="181" y="107"/>
                                    </a:lnTo>
                                    <a:lnTo>
                                      <a:pt x="178" y="120"/>
                                    </a:lnTo>
                                    <a:lnTo>
                                      <a:pt x="171" y="131"/>
                                    </a:lnTo>
                                    <a:lnTo>
                                      <a:pt x="160" y="138"/>
                                    </a:lnTo>
                                    <a:lnTo>
                                      <a:pt x="148" y="141"/>
                                    </a:lnTo>
                                    <a:lnTo>
                                      <a:pt x="114" y="141"/>
                                    </a:lnTo>
                                    <a:lnTo>
                                      <a:pt x="114" y="259"/>
                                    </a:lnTo>
                                    <a:lnTo>
                                      <a:pt x="115" y="270"/>
                                    </a:lnTo>
                                    <a:lnTo>
                                      <a:pt x="119" y="279"/>
                                    </a:lnTo>
                                    <a:lnTo>
                                      <a:pt x="127" y="284"/>
                                    </a:lnTo>
                                    <a:lnTo>
                                      <a:pt x="138" y="286"/>
                                    </a:lnTo>
                                    <a:lnTo>
                                      <a:pt x="143" y="286"/>
                                    </a:lnTo>
                                    <a:lnTo>
                                      <a:pt x="145" y="286"/>
                                    </a:lnTo>
                                    <a:lnTo>
                                      <a:pt x="148" y="286"/>
                                    </a:lnTo>
                                    <a:lnTo>
                                      <a:pt x="160" y="288"/>
                                    </a:lnTo>
                                    <a:lnTo>
                                      <a:pt x="171" y="295"/>
                                    </a:lnTo>
                                    <a:lnTo>
                                      <a:pt x="178" y="305"/>
                                    </a:lnTo>
                                    <a:lnTo>
                                      <a:pt x="181" y="319"/>
                                    </a:lnTo>
                                    <a:lnTo>
                                      <a:pt x="178" y="331"/>
                                    </a:lnTo>
                                    <a:lnTo>
                                      <a:pt x="170" y="341"/>
                                    </a:lnTo>
                                    <a:lnTo>
                                      <a:pt x="160" y="348"/>
                                    </a:lnTo>
                                    <a:lnTo>
                                      <a:pt x="138" y="353"/>
                                    </a:lnTo>
                                    <a:lnTo>
                                      <a:pt x="115" y="356"/>
                                    </a:lnTo>
                                    <a:lnTo>
                                      <a:pt x="96" y="355"/>
                                    </a:lnTo>
                                    <a:lnTo>
                                      <a:pt x="79" y="351"/>
                                    </a:lnTo>
                                    <a:lnTo>
                                      <a:pt x="64" y="342"/>
                                    </a:lnTo>
                                    <a:lnTo>
                                      <a:pt x="52" y="331"/>
                                    </a:lnTo>
                                    <a:lnTo>
                                      <a:pt x="42" y="316"/>
                                    </a:lnTo>
                                    <a:lnTo>
                                      <a:pt x="37" y="297"/>
                                    </a:lnTo>
                                    <a:lnTo>
                                      <a:pt x="35" y="272"/>
                                    </a:lnTo>
                                    <a:lnTo>
                                      <a:pt x="35" y="141"/>
                                    </a:lnTo>
                                    <a:lnTo>
                                      <a:pt x="33" y="141"/>
                                    </a:lnTo>
                                    <a:lnTo>
                                      <a:pt x="20" y="138"/>
                                    </a:lnTo>
                                    <a:lnTo>
                                      <a:pt x="9" y="131"/>
                                    </a:lnTo>
                                    <a:lnTo>
                                      <a:pt x="2" y="120"/>
                                    </a:lnTo>
                                    <a:lnTo>
                                      <a:pt x="0" y="107"/>
                                    </a:lnTo>
                                    <a:lnTo>
                                      <a:pt x="2" y="94"/>
                                    </a:lnTo>
                                    <a:lnTo>
                                      <a:pt x="9" y="83"/>
                                    </a:lnTo>
                                    <a:lnTo>
                                      <a:pt x="20" y="76"/>
                                    </a:lnTo>
                                    <a:lnTo>
                                      <a:pt x="33" y="73"/>
                                    </a:lnTo>
                                    <a:lnTo>
                                      <a:pt x="35" y="73"/>
                                    </a:lnTo>
                                    <a:lnTo>
                                      <a:pt x="35" y="38"/>
                                    </a:lnTo>
                                    <a:lnTo>
                                      <a:pt x="38" y="23"/>
                                    </a:lnTo>
                                    <a:lnTo>
                                      <a:pt x="46" y="11"/>
                                    </a:lnTo>
                                    <a:lnTo>
                                      <a:pt x="59" y="3"/>
                                    </a:lnTo>
                                    <a:lnTo>
                                      <a:pt x="74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206" name="Freeform 1423"/>
                            <wps:cNvSpPr>
                              <a:spLocks/>
                            </wps:cNvSpPr>
                            <wps:spPr bwMode="auto">
                              <a:xfrm>
                                <a:off x="1736722" y="158756"/>
                                <a:ext cx="401639" cy="457199"/>
                              </a:xfrm>
                              <a:custGeom>
                                <a:avLst/>
                                <a:gdLst>
                                  <a:gd name="T0" fmla="*/ 146 w 253"/>
                                  <a:gd name="T1" fmla="*/ 0 h 288"/>
                                  <a:gd name="T2" fmla="*/ 175 w 253"/>
                                  <a:gd name="T3" fmla="*/ 1 h 288"/>
                                  <a:gd name="T4" fmla="*/ 199 w 253"/>
                                  <a:gd name="T5" fmla="*/ 7 h 288"/>
                                  <a:gd name="T6" fmla="*/ 221 w 253"/>
                                  <a:gd name="T7" fmla="*/ 18 h 288"/>
                                  <a:gd name="T8" fmla="*/ 239 w 253"/>
                                  <a:gd name="T9" fmla="*/ 30 h 288"/>
                                  <a:gd name="T10" fmla="*/ 245 w 253"/>
                                  <a:gd name="T11" fmla="*/ 36 h 288"/>
                                  <a:gd name="T12" fmla="*/ 250 w 253"/>
                                  <a:gd name="T13" fmla="*/ 45 h 288"/>
                                  <a:gd name="T14" fmla="*/ 252 w 253"/>
                                  <a:gd name="T15" fmla="*/ 58 h 288"/>
                                  <a:gd name="T16" fmla="*/ 249 w 253"/>
                                  <a:gd name="T17" fmla="*/ 72 h 288"/>
                                  <a:gd name="T18" fmla="*/ 242 w 253"/>
                                  <a:gd name="T19" fmla="*/ 83 h 288"/>
                                  <a:gd name="T20" fmla="*/ 230 w 253"/>
                                  <a:gd name="T21" fmla="*/ 90 h 288"/>
                                  <a:gd name="T22" fmla="*/ 216 w 253"/>
                                  <a:gd name="T23" fmla="*/ 92 h 288"/>
                                  <a:gd name="T24" fmla="*/ 203 w 253"/>
                                  <a:gd name="T25" fmla="*/ 90 h 288"/>
                                  <a:gd name="T26" fmla="*/ 194 w 253"/>
                                  <a:gd name="T27" fmla="*/ 84 h 288"/>
                                  <a:gd name="T28" fmla="*/ 180 w 253"/>
                                  <a:gd name="T29" fmla="*/ 76 h 288"/>
                                  <a:gd name="T30" fmla="*/ 164 w 253"/>
                                  <a:gd name="T31" fmla="*/ 69 h 288"/>
                                  <a:gd name="T32" fmla="*/ 144 w 253"/>
                                  <a:gd name="T33" fmla="*/ 67 h 288"/>
                                  <a:gd name="T34" fmla="*/ 126 w 253"/>
                                  <a:gd name="T35" fmla="*/ 70 h 288"/>
                                  <a:gd name="T36" fmla="*/ 110 w 253"/>
                                  <a:gd name="T37" fmla="*/ 77 h 288"/>
                                  <a:gd name="T38" fmla="*/ 96 w 253"/>
                                  <a:gd name="T39" fmla="*/ 90 h 288"/>
                                  <a:gd name="T40" fmla="*/ 87 w 253"/>
                                  <a:gd name="T41" fmla="*/ 105 h 288"/>
                                  <a:gd name="T42" fmla="*/ 80 w 253"/>
                                  <a:gd name="T43" fmla="*/ 123 h 288"/>
                                  <a:gd name="T44" fmla="*/ 78 w 253"/>
                                  <a:gd name="T45" fmla="*/ 142 h 288"/>
                                  <a:gd name="T46" fmla="*/ 78 w 253"/>
                                  <a:gd name="T47" fmla="*/ 143 h 288"/>
                                  <a:gd name="T48" fmla="*/ 80 w 253"/>
                                  <a:gd name="T49" fmla="*/ 164 h 288"/>
                                  <a:gd name="T50" fmla="*/ 87 w 253"/>
                                  <a:gd name="T51" fmla="*/ 182 h 288"/>
                                  <a:gd name="T52" fmla="*/ 96 w 253"/>
                                  <a:gd name="T53" fmla="*/ 197 h 288"/>
                                  <a:gd name="T54" fmla="*/ 111 w 253"/>
                                  <a:gd name="T55" fmla="*/ 210 h 288"/>
                                  <a:gd name="T56" fmla="*/ 128 w 253"/>
                                  <a:gd name="T57" fmla="*/ 218 h 288"/>
                                  <a:gd name="T58" fmla="*/ 148 w 253"/>
                                  <a:gd name="T59" fmla="*/ 221 h 288"/>
                                  <a:gd name="T60" fmla="*/ 168 w 253"/>
                                  <a:gd name="T61" fmla="*/ 218 h 288"/>
                                  <a:gd name="T62" fmla="*/ 184 w 253"/>
                                  <a:gd name="T63" fmla="*/ 211 h 288"/>
                                  <a:gd name="T64" fmla="*/ 199 w 253"/>
                                  <a:gd name="T65" fmla="*/ 201 h 288"/>
                                  <a:gd name="T66" fmla="*/ 203 w 253"/>
                                  <a:gd name="T67" fmla="*/ 199 h 288"/>
                                  <a:gd name="T68" fmla="*/ 208 w 253"/>
                                  <a:gd name="T69" fmla="*/ 196 h 288"/>
                                  <a:gd name="T70" fmla="*/ 214 w 253"/>
                                  <a:gd name="T71" fmla="*/ 195 h 288"/>
                                  <a:gd name="T72" fmla="*/ 220 w 253"/>
                                  <a:gd name="T73" fmla="*/ 193 h 288"/>
                                  <a:gd name="T74" fmla="*/ 234 w 253"/>
                                  <a:gd name="T75" fmla="*/ 196 h 288"/>
                                  <a:gd name="T76" fmla="*/ 243 w 253"/>
                                  <a:gd name="T77" fmla="*/ 204 h 288"/>
                                  <a:gd name="T78" fmla="*/ 252 w 253"/>
                                  <a:gd name="T79" fmla="*/ 214 h 288"/>
                                  <a:gd name="T80" fmla="*/ 253 w 253"/>
                                  <a:gd name="T81" fmla="*/ 228 h 288"/>
                                  <a:gd name="T82" fmla="*/ 250 w 253"/>
                                  <a:gd name="T83" fmla="*/ 242 h 288"/>
                                  <a:gd name="T84" fmla="*/ 242 w 253"/>
                                  <a:gd name="T85" fmla="*/ 253 h 288"/>
                                  <a:gd name="T86" fmla="*/ 227 w 253"/>
                                  <a:gd name="T87" fmla="*/ 264 h 288"/>
                                  <a:gd name="T88" fmla="*/ 210 w 253"/>
                                  <a:gd name="T89" fmla="*/ 275 h 288"/>
                                  <a:gd name="T90" fmla="*/ 191 w 253"/>
                                  <a:gd name="T91" fmla="*/ 282 h 288"/>
                                  <a:gd name="T92" fmla="*/ 169 w 253"/>
                                  <a:gd name="T93" fmla="*/ 286 h 288"/>
                                  <a:gd name="T94" fmla="*/ 144 w 253"/>
                                  <a:gd name="T95" fmla="*/ 288 h 288"/>
                                  <a:gd name="T96" fmla="*/ 110 w 253"/>
                                  <a:gd name="T97" fmla="*/ 284 h 288"/>
                                  <a:gd name="T98" fmla="*/ 80 w 253"/>
                                  <a:gd name="T99" fmla="*/ 273 h 288"/>
                                  <a:gd name="T100" fmla="*/ 52 w 253"/>
                                  <a:gd name="T101" fmla="*/ 257 h 288"/>
                                  <a:gd name="T102" fmla="*/ 32 w 253"/>
                                  <a:gd name="T103" fmla="*/ 235 h 288"/>
                                  <a:gd name="T104" fmla="*/ 15 w 253"/>
                                  <a:gd name="T105" fmla="*/ 208 h 288"/>
                                  <a:gd name="T106" fmla="*/ 4 w 253"/>
                                  <a:gd name="T107" fmla="*/ 178 h 288"/>
                                  <a:gd name="T108" fmla="*/ 0 w 253"/>
                                  <a:gd name="T109" fmla="*/ 145 h 288"/>
                                  <a:gd name="T110" fmla="*/ 0 w 253"/>
                                  <a:gd name="T111" fmla="*/ 143 h 288"/>
                                  <a:gd name="T112" fmla="*/ 4 w 253"/>
                                  <a:gd name="T113" fmla="*/ 110 h 288"/>
                                  <a:gd name="T114" fmla="*/ 15 w 253"/>
                                  <a:gd name="T115" fmla="*/ 80 h 288"/>
                                  <a:gd name="T116" fmla="*/ 32 w 253"/>
                                  <a:gd name="T117" fmla="*/ 54 h 288"/>
                                  <a:gd name="T118" fmla="*/ 52 w 253"/>
                                  <a:gd name="T119" fmla="*/ 32 h 288"/>
                                  <a:gd name="T120" fmla="*/ 80 w 253"/>
                                  <a:gd name="T121" fmla="*/ 14 h 288"/>
                                  <a:gd name="T122" fmla="*/ 111 w 253"/>
                                  <a:gd name="T123" fmla="*/ 3 h 288"/>
                                  <a:gd name="T124" fmla="*/ 146 w 253"/>
                                  <a:gd name="T125" fmla="*/ 0 h 28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  <a:cxn ang="0">
                                    <a:pos x="T108" y="T109"/>
                                  </a:cxn>
                                  <a:cxn ang="0">
                                    <a:pos x="T110" y="T111"/>
                                  </a:cxn>
                                  <a:cxn ang="0">
                                    <a:pos x="T112" y="T113"/>
                                  </a:cxn>
                                  <a:cxn ang="0">
                                    <a:pos x="T114" y="T115"/>
                                  </a:cxn>
                                  <a:cxn ang="0">
                                    <a:pos x="T116" y="T117"/>
                                  </a:cxn>
                                  <a:cxn ang="0">
                                    <a:pos x="T118" y="T119"/>
                                  </a:cxn>
                                  <a:cxn ang="0">
                                    <a:pos x="T120" y="T121"/>
                                  </a:cxn>
                                  <a:cxn ang="0">
                                    <a:pos x="T122" y="T123"/>
                                  </a:cxn>
                                  <a:cxn ang="0">
                                    <a:pos x="T124" y="T125"/>
                                  </a:cxn>
                                </a:cxnLst>
                                <a:rect l="0" t="0" r="r" b="b"/>
                                <a:pathLst>
                                  <a:path w="253" h="288">
                                    <a:moveTo>
                                      <a:pt x="146" y="0"/>
                                    </a:moveTo>
                                    <a:lnTo>
                                      <a:pt x="175" y="1"/>
                                    </a:lnTo>
                                    <a:lnTo>
                                      <a:pt x="199" y="7"/>
                                    </a:lnTo>
                                    <a:lnTo>
                                      <a:pt x="221" y="18"/>
                                    </a:lnTo>
                                    <a:lnTo>
                                      <a:pt x="239" y="30"/>
                                    </a:lnTo>
                                    <a:lnTo>
                                      <a:pt x="245" y="36"/>
                                    </a:lnTo>
                                    <a:lnTo>
                                      <a:pt x="250" y="45"/>
                                    </a:lnTo>
                                    <a:lnTo>
                                      <a:pt x="252" y="58"/>
                                    </a:lnTo>
                                    <a:lnTo>
                                      <a:pt x="249" y="72"/>
                                    </a:lnTo>
                                    <a:lnTo>
                                      <a:pt x="242" y="83"/>
                                    </a:lnTo>
                                    <a:lnTo>
                                      <a:pt x="230" y="90"/>
                                    </a:lnTo>
                                    <a:lnTo>
                                      <a:pt x="216" y="92"/>
                                    </a:lnTo>
                                    <a:lnTo>
                                      <a:pt x="203" y="90"/>
                                    </a:lnTo>
                                    <a:lnTo>
                                      <a:pt x="194" y="84"/>
                                    </a:lnTo>
                                    <a:lnTo>
                                      <a:pt x="180" y="76"/>
                                    </a:lnTo>
                                    <a:lnTo>
                                      <a:pt x="164" y="69"/>
                                    </a:lnTo>
                                    <a:lnTo>
                                      <a:pt x="144" y="67"/>
                                    </a:lnTo>
                                    <a:lnTo>
                                      <a:pt x="126" y="70"/>
                                    </a:lnTo>
                                    <a:lnTo>
                                      <a:pt x="110" y="77"/>
                                    </a:lnTo>
                                    <a:lnTo>
                                      <a:pt x="96" y="90"/>
                                    </a:lnTo>
                                    <a:lnTo>
                                      <a:pt x="87" y="105"/>
                                    </a:lnTo>
                                    <a:lnTo>
                                      <a:pt x="80" y="123"/>
                                    </a:lnTo>
                                    <a:lnTo>
                                      <a:pt x="78" y="142"/>
                                    </a:lnTo>
                                    <a:lnTo>
                                      <a:pt x="78" y="143"/>
                                    </a:lnTo>
                                    <a:lnTo>
                                      <a:pt x="80" y="164"/>
                                    </a:lnTo>
                                    <a:lnTo>
                                      <a:pt x="87" y="182"/>
                                    </a:lnTo>
                                    <a:lnTo>
                                      <a:pt x="96" y="197"/>
                                    </a:lnTo>
                                    <a:lnTo>
                                      <a:pt x="111" y="210"/>
                                    </a:lnTo>
                                    <a:lnTo>
                                      <a:pt x="128" y="218"/>
                                    </a:lnTo>
                                    <a:lnTo>
                                      <a:pt x="148" y="221"/>
                                    </a:lnTo>
                                    <a:lnTo>
                                      <a:pt x="168" y="218"/>
                                    </a:lnTo>
                                    <a:lnTo>
                                      <a:pt x="184" y="211"/>
                                    </a:lnTo>
                                    <a:lnTo>
                                      <a:pt x="199" y="201"/>
                                    </a:lnTo>
                                    <a:lnTo>
                                      <a:pt x="203" y="199"/>
                                    </a:lnTo>
                                    <a:lnTo>
                                      <a:pt x="208" y="196"/>
                                    </a:lnTo>
                                    <a:lnTo>
                                      <a:pt x="214" y="195"/>
                                    </a:lnTo>
                                    <a:lnTo>
                                      <a:pt x="220" y="193"/>
                                    </a:lnTo>
                                    <a:lnTo>
                                      <a:pt x="234" y="196"/>
                                    </a:lnTo>
                                    <a:lnTo>
                                      <a:pt x="243" y="204"/>
                                    </a:lnTo>
                                    <a:lnTo>
                                      <a:pt x="252" y="214"/>
                                    </a:lnTo>
                                    <a:lnTo>
                                      <a:pt x="253" y="228"/>
                                    </a:lnTo>
                                    <a:lnTo>
                                      <a:pt x="250" y="242"/>
                                    </a:lnTo>
                                    <a:lnTo>
                                      <a:pt x="242" y="253"/>
                                    </a:lnTo>
                                    <a:lnTo>
                                      <a:pt x="227" y="264"/>
                                    </a:lnTo>
                                    <a:lnTo>
                                      <a:pt x="210" y="275"/>
                                    </a:lnTo>
                                    <a:lnTo>
                                      <a:pt x="191" y="282"/>
                                    </a:lnTo>
                                    <a:lnTo>
                                      <a:pt x="169" y="286"/>
                                    </a:lnTo>
                                    <a:lnTo>
                                      <a:pt x="144" y="288"/>
                                    </a:lnTo>
                                    <a:lnTo>
                                      <a:pt x="110" y="284"/>
                                    </a:lnTo>
                                    <a:lnTo>
                                      <a:pt x="80" y="273"/>
                                    </a:lnTo>
                                    <a:lnTo>
                                      <a:pt x="52" y="257"/>
                                    </a:lnTo>
                                    <a:lnTo>
                                      <a:pt x="32" y="235"/>
                                    </a:lnTo>
                                    <a:lnTo>
                                      <a:pt x="15" y="208"/>
                                    </a:lnTo>
                                    <a:lnTo>
                                      <a:pt x="4" y="178"/>
                                    </a:lnTo>
                                    <a:lnTo>
                                      <a:pt x="0" y="145"/>
                                    </a:lnTo>
                                    <a:lnTo>
                                      <a:pt x="0" y="143"/>
                                    </a:lnTo>
                                    <a:lnTo>
                                      <a:pt x="4" y="110"/>
                                    </a:lnTo>
                                    <a:lnTo>
                                      <a:pt x="15" y="80"/>
                                    </a:lnTo>
                                    <a:lnTo>
                                      <a:pt x="32" y="54"/>
                                    </a:lnTo>
                                    <a:lnTo>
                                      <a:pt x="52" y="32"/>
                                    </a:lnTo>
                                    <a:lnTo>
                                      <a:pt x="80" y="14"/>
                                    </a:lnTo>
                                    <a:lnTo>
                                      <a:pt x="111" y="3"/>
                                    </a:lnTo>
                                    <a:lnTo>
                                      <a:pt x="146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207" name="Freeform 1424"/>
                            <wps:cNvSpPr>
                              <a:spLocks/>
                            </wps:cNvSpPr>
                            <wps:spPr bwMode="auto">
                              <a:xfrm>
                                <a:off x="2192335" y="4"/>
                                <a:ext cx="401639" cy="609600"/>
                              </a:xfrm>
                              <a:custGeom>
                                <a:avLst/>
                                <a:gdLst>
                                  <a:gd name="T0" fmla="*/ 40 w 253"/>
                                  <a:gd name="T1" fmla="*/ 0 h 384"/>
                                  <a:gd name="T2" fmla="*/ 55 w 253"/>
                                  <a:gd name="T3" fmla="*/ 5 h 384"/>
                                  <a:gd name="T4" fmla="*/ 68 w 253"/>
                                  <a:gd name="T5" fmla="*/ 13 h 384"/>
                                  <a:gd name="T6" fmla="*/ 76 w 253"/>
                                  <a:gd name="T7" fmla="*/ 25 h 384"/>
                                  <a:gd name="T8" fmla="*/ 79 w 253"/>
                                  <a:gd name="T9" fmla="*/ 40 h 384"/>
                                  <a:gd name="T10" fmla="*/ 79 w 253"/>
                                  <a:gd name="T11" fmla="*/ 144 h 384"/>
                                  <a:gd name="T12" fmla="*/ 90 w 253"/>
                                  <a:gd name="T13" fmla="*/ 130 h 384"/>
                                  <a:gd name="T14" fmla="*/ 103 w 253"/>
                                  <a:gd name="T15" fmla="*/ 118 h 384"/>
                                  <a:gd name="T16" fmla="*/ 118 w 253"/>
                                  <a:gd name="T17" fmla="*/ 108 h 384"/>
                                  <a:gd name="T18" fmla="*/ 138 w 253"/>
                                  <a:gd name="T19" fmla="*/ 101 h 384"/>
                                  <a:gd name="T20" fmla="*/ 160 w 253"/>
                                  <a:gd name="T21" fmla="*/ 100 h 384"/>
                                  <a:gd name="T22" fmla="*/ 187 w 253"/>
                                  <a:gd name="T23" fmla="*/ 103 h 384"/>
                                  <a:gd name="T24" fmla="*/ 211 w 253"/>
                                  <a:gd name="T25" fmla="*/ 112 h 384"/>
                                  <a:gd name="T26" fmla="*/ 228 w 253"/>
                                  <a:gd name="T27" fmla="*/ 127 h 384"/>
                                  <a:gd name="T28" fmla="*/ 242 w 253"/>
                                  <a:gd name="T29" fmla="*/ 147 h 384"/>
                                  <a:gd name="T30" fmla="*/ 250 w 253"/>
                                  <a:gd name="T31" fmla="*/ 173 h 384"/>
                                  <a:gd name="T32" fmla="*/ 253 w 253"/>
                                  <a:gd name="T33" fmla="*/ 202 h 384"/>
                                  <a:gd name="T34" fmla="*/ 253 w 253"/>
                                  <a:gd name="T35" fmla="*/ 346 h 384"/>
                                  <a:gd name="T36" fmla="*/ 250 w 253"/>
                                  <a:gd name="T37" fmla="*/ 361 h 384"/>
                                  <a:gd name="T38" fmla="*/ 242 w 253"/>
                                  <a:gd name="T39" fmla="*/ 373 h 384"/>
                                  <a:gd name="T40" fmla="*/ 230 w 253"/>
                                  <a:gd name="T41" fmla="*/ 382 h 384"/>
                                  <a:gd name="T42" fmla="*/ 215 w 253"/>
                                  <a:gd name="T43" fmla="*/ 384 h 384"/>
                                  <a:gd name="T44" fmla="*/ 198 w 253"/>
                                  <a:gd name="T45" fmla="*/ 382 h 384"/>
                                  <a:gd name="T46" fmla="*/ 186 w 253"/>
                                  <a:gd name="T47" fmla="*/ 373 h 384"/>
                                  <a:gd name="T48" fmla="*/ 178 w 253"/>
                                  <a:gd name="T49" fmla="*/ 361 h 384"/>
                                  <a:gd name="T50" fmla="*/ 175 w 253"/>
                                  <a:gd name="T51" fmla="*/ 346 h 384"/>
                                  <a:gd name="T52" fmla="*/ 175 w 253"/>
                                  <a:gd name="T53" fmla="*/ 227 h 384"/>
                                  <a:gd name="T54" fmla="*/ 173 w 253"/>
                                  <a:gd name="T55" fmla="*/ 208 h 384"/>
                                  <a:gd name="T56" fmla="*/ 167 w 253"/>
                                  <a:gd name="T57" fmla="*/ 191 h 384"/>
                                  <a:gd name="T58" fmla="*/ 157 w 253"/>
                                  <a:gd name="T59" fmla="*/ 180 h 384"/>
                                  <a:gd name="T60" fmla="*/ 145 w 253"/>
                                  <a:gd name="T61" fmla="*/ 173 h 384"/>
                                  <a:gd name="T62" fmla="*/ 128 w 253"/>
                                  <a:gd name="T63" fmla="*/ 170 h 384"/>
                                  <a:gd name="T64" fmla="*/ 112 w 253"/>
                                  <a:gd name="T65" fmla="*/ 173 h 384"/>
                                  <a:gd name="T66" fmla="*/ 98 w 253"/>
                                  <a:gd name="T67" fmla="*/ 180 h 384"/>
                                  <a:gd name="T68" fmla="*/ 87 w 253"/>
                                  <a:gd name="T69" fmla="*/ 191 h 384"/>
                                  <a:gd name="T70" fmla="*/ 81 w 253"/>
                                  <a:gd name="T71" fmla="*/ 208 h 384"/>
                                  <a:gd name="T72" fmla="*/ 79 w 253"/>
                                  <a:gd name="T73" fmla="*/ 227 h 384"/>
                                  <a:gd name="T74" fmla="*/ 79 w 253"/>
                                  <a:gd name="T75" fmla="*/ 346 h 384"/>
                                  <a:gd name="T76" fmla="*/ 76 w 253"/>
                                  <a:gd name="T77" fmla="*/ 361 h 384"/>
                                  <a:gd name="T78" fmla="*/ 68 w 253"/>
                                  <a:gd name="T79" fmla="*/ 373 h 384"/>
                                  <a:gd name="T80" fmla="*/ 55 w 253"/>
                                  <a:gd name="T81" fmla="*/ 382 h 384"/>
                                  <a:gd name="T82" fmla="*/ 40 w 253"/>
                                  <a:gd name="T83" fmla="*/ 384 h 384"/>
                                  <a:gd name="T84" fmla="*/ 24 w 253"/>
                                  <a:gd name="T85" fmla="*/ 382 h 384"/>
                                  <a:gd name="T86" fmla="*/ 11 w 253"/>
                                  <a:gd name="T87" fmla="*/ 373 h 384"/>
                                  <a:gd name="T88" fmla="*/ 3 w 253"/>
                                  <a:gd name="T89" fmla="*/ 361 h 384"/>
                                  <a:gd name="T90" fmla="*/ 0 w 253"/>
                                  <a:gd name="T91" fmla="*/ 346 h 384"/>
                                  <a:gd name="T92" fmla="*/ 0 w 253"/>
                                  <a:gd name="T93" fmla="*/ 40 h 384"/>
                                  <a:gd name="T94" fmla="*/ 3 w 253"/>
                                  <a:gd name="T95" fmla="*/ 25 h 384"/>
                                  <a:gd name="T96" fmla="*/ 11 w 253"/>
                                  <a:gd name="T97" fmla="*/ 13 h 384"/>
                                  <a:gd name="T98" fmla="*/ 24 w 253"/>
                                  <a:gd name="T99" fmla="*/ 5 h 384"/>
                                  <a:gd name="T100" fmla="*/ 40 w 253"/>
                                  <a:gd name="T101" fmla="*/ 0 h 38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</a:cxnLst>
                                <a:rect l="0" t="0" r="r" b="b"/>
                                <a:pathLst>
                                  <a:path w="253" h="384">
                                    <a:moveTo>
                                      <a:pt x="40" y="0"/>
                                    </a:moveTo>
                                    <a:lnTo>
                                      <a:pt x="55" y="5"/>
                                    </a:lnTo>
                                    <a:lnTo>
                                      <a:pt x="68" y="13"/>
                                    </a:lnTo>
                                    <a:lnTo>
                                      <a:pt x="76" y="25"/>
                                    </a:lnTo>
                                    <a:lnTo>
                                      <a:pt x="79" y="40"/>
                                    </a:lnTo>
                                    <a:lnTo>
                                      <a:pt x="79" y="144"/>
                                    </a:lnTo>
                                    <a:lnTo>
                                      <a:pt x="90" y="130"/>
                                    </a:lnTo>
                                    <a:lnTo>
                                      <a:pt x="103" y="118"/>
                                    </a:lnTo>
                                    <a:lnTo>
                                      <a:pt x="118" y="108"/>
                                    </a:lnTo>
                                    <a:lnTo>
                                      <a:pt x="138" y="101"/>
                                    </a:lnTo>
                                    <a:lnTo>
                                      <a:pt x="160" y="100"/>
                                    </a:lnTo>
                                    <a:lnTo>
                                      <a:pt x="187" y="103"/>
                                    </a:lnTo>
                                    <a:lnTo>
                                      <a:pt x="211" y="112"/>
                                    </a:lnTo>
                                    <a:lnTo>
                                      <a:pt x="228" y="127"/>
                                    </a:lnTo>
                                    <a:lnTo>
                                      <a:pt x="242" y="147"/>
                                    </a:lnTo>
                                    <a:lnTo>
                                      <a:pt x="250" y="173"/>
                                    </a:lnTo>
                                    <a:lnTo>
                                      <a:pt x="253" y="202"/>
                                    </a:lnTo>
                                    <a:lnTo>
                                      <a:pt x="253" y="346"/>
                                    </a:lnTo>
                                    <a:lnTo>
                                      <a:pt x="250" y="361"/>
                                    </a:lnTo>
                                    <a:lnTo>
                                      <a:pt x="242" y="373"/>
                                    </a:lnTo>
                                    <a:lnTo>
                                      <a:pt x="230" y="382"/>
                                    </a:lnTo>
                                    <a:lnTo>
                                      <a:pt x="215" y="384"/>
                                    </a:lnTo>
                                    <a:lnTo>
                                      <a:pt x="198" y="382"/>
                                    </a:lnTo>
                                    <a:lnTo>
                                      <a:pt x="186" y="373"/>
                                    </a:lnTo>
                                    <a:lnTo>
                                      <a:pt x="178" y="361"/>
                                    </a:lnTo>
                                    <a:lnTo>
                                      <a:pt x="175" y="346"/>
                                    </a:lnTo>
                                    <a:lnTo>
                                      <a:pt x="175" y="227"/>
                                    </a:lnTo>
                                    <a:lnTo>
                                      <a:pt x="173" y="208"/>
                                    </a:lnTo>
                                    <a:lnTo>
                                      <a:pt x="167" y="191"/>
                                    </a:lnTo>
                                    <a:lnTo>
                                      <a:pt x="157" y="180"/>
                                    </a:lnTo>
                                    <a:lnTo>
                                      <a:pt x="145" y="173"/>
                                    </a:lnTo>
                                    <a:lnTo>
                                      <a:pt x="128" y="170"/>
                                    </a:lnTo>
                                    <a:lnTo>
                                      <a:pt x="112" y="173"/>
                                    </a:lnTo>
                                    <a:lnTo>
                                      <a:pt x="98" y="180"/>
                                    </a:lnTo>
                                    <a:lnTo>
                                      <a:pt x="87" y="191"/>
                                    </a:lnTo>
                                    <a:lnTo>
                                      <a:pt x="81" y="208"/>
                                    </a:lnTo>
                                    <a:lnTo>
                                      <a:pt x="79" y="227"/>
                                    </a:lnTo>
                                    <a:lnTo>
                                      <a:pt x="79" y="346"/>
                                    </a:lnTo>
                                    <a:lnTo>
                                      <a:pt x="76" y="361"/>
                                    </a:lnTo>
                                    <a:lnTo>
                                      <a:pt x="68" y="373"/>
                                    </a:lnTo>
                                    <a:lnTo>
                                      <a:pt x="55" y="382"/>
                                    </a:lnTo>
                                    <a:lnTo>
                                      <a:pt x="40" y="384"/>
                                    </a:lnTo>
                                    <a:lnTo>
                                      <a:pt x="24" y="382"/>
                                    </a:lnTo>
                                    <a:lnTo>
                                      <a:pt x="11" y="373"/>
                                    </a:lnTo>
                                    <a:lnTo>
                                      <a:pt x="3" y="361"/>
                                    </a:lnTo>
                                    <a:lnTo>
                                      <a:pt x="0" y="346"/>
                                    </a:lnTo>
                                    <a:lnTo>
                                      <a:pt x="0" y="40"/>
                                    </a:lnTo>
                                    <a:lnTo>
                                      <a:pt x="3" y="25"/>
                                    </a:lnTo>
                                    <a:lnTo>
                                      <a:pt x="11" y="13"/>
                                    </a:lnTo>
                                    <a:lnTo>
                                      <a:pt x="24" y="5"/>
                                    </a:lnTo>
                                    <a:lnTo>
                                      <a:pt x="4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208" name="Freeform 1425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2708274" y="31755"/>
                                <a:ext cx="419098" cy="577849"/>
                              </a:xfrm>
                              <a:custGeom>
                                <a:avLst/>
                                <a:gdLst>
                                  <a:gd name="T0" fmla="*/ 26 w 264"/>
                                  <a:gd name="T1" fmla="*/ 25 h 364"/>
                                  <a:gd name="T2" fmla="*/ 26 w 264"/>
                                  <a:gd name="T3" fmla="*/ 201 h 364"/>
                                  <a:gd name="T4" fmla="*/ 125 w 264"/>
                                  <a:gd name="T5" fmla="*/ 201 h 364"/>
                                  <a:gd name="T6" fmla="*/ 156 w 264"/>
                                  <a:gd name="T7" fmla="*/ 199 h 364"/>
                                  <a:gd name="T8" fmla="*/ 184 w 264"/>
                                  <a:gd name="T9" fmla="*/ 190 h 364"/>
                                  <a:gd name="T10" fmla="*/ 206 w 264"/>
                                  <a:gd name="T11" fmla="*/ 178 h 364"/>
                                  <a:gd name="T12" fmla="*/ 222 w 264"/>
                                  <a:gd name="T13" fmla="*/ 160 h 364"/>
                                  <a:gd name="T14" fmla="*/ 233 w 264"/>
                                  <a:gd name="T15" fmla="*/ 138 h 364"/>
                                  <a:gd name="T16" fmla="*/ 237 w 264"/>
                                  <a:gd name="T17" fmla="*/ 113 h 364"/>
                                  <a:gd name="T18" fmla="*/ 237 w 264"/>
                                  <a:gd name="T19" fmla="*/ 112 h 364"/>
                                  <a:gd name="T20" fmla="*/ 235 w 264"/>
                                  <a:gd name="T21" fmla="*/ 89 h 364"/>
                                  <a:gd name="T22" fmla="*/ 226 w 264"/>
                                  <a:gd name="T23" fmla="*/ 69 h 364"/>
                                  <a:gd name="T24" fmla="*/ 214 w 264"/>
                                  <a:gd name="T25" fmla="*/ 54 h 364"/>
                                  <a:gd name="T26" fmla="*/ 198 w 264"/>
                                  <a:gd name="T27" fmla="*/ 41 h 364"/>
                                  <a:gd name="T28" fmla="*/ 178 w 264"/>
                                  <a:gd name="T29" fmla="*/ 31 h 364"/>
                                  <a:gd name="T30" fmla="*/ 155 w 264"/>
                                  <a:gd name="T31" fmla="*/ 26 h 364"/>
                                  <a:gd name="T32" fmla="*/ 127 w 264"/>
                                  <a:gd name="T33" fmla="*/ 25 h 364"/>
                                  <a:gd name="T34" fmla="*/ 26 w 264"/>
                                  <a:gd name="T35" fmla="*/ 25 h 364"/>
                                  <a:gd name="T36" fmla="*/ 12 w 264"/>
                                  <a:gd name="T37" fmla="*/ 0 h 364"/>
                                  <a:gd name="T38" fmla="*/ 130 w 264"/>
                                  <a:gd name="T39" fmla="*/ 0 h 364"/>
                                  <a:gd name="T40" fmla="*/ 162 w 264"/>
                                  <a:gd name="T41" fmla="*/ 2 h 364"/>
                                  <a:gd name="T42" fmla="*/ 191 w 264"/>
                                  <a:gd name="T43" fmla="*/ 9 h 364"/>
                                  <a:gd name="T44" fmla="*/ 215 w 264"/>
                                  <a:gd name="T45" fmla="*/ 22 h 364"/>
                                  <a:gd name="T46" fmla="*/ 236 w 264"/>
                                  <a:gd name="T47" fmla="*/ 37 h 364"/>
                                  <a:gd name="T48" fmla="*/ 251 w 264"/>
                                  <a:gd name="T49" fmla="*/ 58 h 364"/>
                                  <a:gd name="T50" fmla="*/ 261 w 264"/>
                                  <a:gd name="T51" fmla="*/ 83 h 364"/>
                                  <a:gd name="T52" fmla="*/ 264 w 264"/>
                                  <a:gd name="T53" fmla="*/ 110 h 364"/>
                                  <a:gd name="T54" fmla="*/ 264 w 264"/>
                                  <a:gd name="T55" fmla="*/ 112 h 364"/>
                                  <a:gd name="T56" fmla="*/ 261 w 264"/>
                                  <a:gd name="T57" fmla="*/ 138 h 364"/>
                                  <a:gd name="T58" fmla="*/ 253 w 264"/>
                                  <a:gd name="T59" fmla="*/ 161 h 364"/>
                                  <a:gd name="T60" fmla="*/ 239 w 264"/>
                                  <a:gd name="T61" fmla="*/ 181 h 364"/>
                                  <a:gd name="T62" fmla="*/ 222 w 264"/>
                                  <a:gd name="T63" fmla="*/ 197 h 364"/>
                                  <a:gd name="T64" fmla="*/ 200 w 264"/>
                                  <a:gd name="T65" fmla="*/ 210 h 364"/>
                                  <a:gd name="T66" fmla="*/ 177 w 264"/>
                                  <a:gd name="T67" fmla="*/ 219 h 364"/>
                                  <a:gd name="T68" fmla="*/ 151 w 264"/>
                                  <a:gd name="T69" fmla="*/ 225 h 364"/>
                                  <a:gd name="T70" fmla="*/ 123 w 264"/>
                                  <a:gd name="T71" fmla="*/ 226 h 364"/>
                                  <a:gd name="T72" fmla="*/ 26 w 264"/>
                                  <a:gd name="T73" fmla="*/ 226 h 364"/>
                                  <a:gd name="T74" fmla="*/ 26 w 264"/>
                                  <a:gd name="T75" fmla="*/ 351 h 364"/>
                                  <a:gd name="T76" fmla="*/ 24 w 264"/>
                                  <a:gd name="T77" fmla="*/ 356 h 364"/>
                                  <a:gd name="T78" fmla="*/ 22 w 264"/>
                                  <a:gd name="T79" fmla="*/ 360 h 364"/>
                                  <a:gd name="T80" fmla="*/ 18 w 264"/>
                                  <a:gd name="T81" fmla="*/ 363 h 364"/>
                                  <a:gd name="T82" fmla="*/ 12 w 264"/>
                                  <a:gd name="T83" fmla="*/ 364 h 364"/>
                                  <a:gd name="T84" fmla="*/ 8 w 264"/>
                                  <a:gd name="T85" fmla="*/ 363 h 364"/>
                                  <a:gd name="T86" fmla="*/ 4 w 264"/>
                                  <a:gd name="T87" fmla="*/ 360 h 364"/>
                                  <a:gd name="T88" fmla="*/ 1 w 264"/>
                                  <a:gd name="T89" fmla="*/ 356 h 364"/>
                                  <a:gd name="T90" fmla="*/ 0 w 264"/>
                                  <a:gd name="T91" fmla="*/ 351 h 364"/>
                                  <a:gd name="T92" fmla="*/ 0 w 264"/>
                                  <a:gd name="T93" fmla="*/ 14 h 364"/>
                                  <a:gd name="T94" fmla="*/ 1 w 264"/>
                                  <a:gd name="T95" fmla="*/ 8 h 364"/>
                                  <a:gd name="T96" fmla="*/ 4 w 264"/>
                                  <a:gd name="T97" fmla="*/ 4 h 364"/>
                                  <a:gd name="T98" fmla="*/ 8 w 264"/>
                                  <a:gd name="T99" fmla="*/ 1 h 364"/>
                                  <a:gd name="T100" fmla="*/ 12 w 264"/>
                                  <a:gd name="T101" fmla="*/ 0 h 36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</a:cxnLst>
                                <a:rect l="0" t="0" r="r" b="b"/>
                                <a:pathLst>
                                  <a:path w="264" h="364">
                                    <a:moveTo>
                                      <a:pt x="26" y="25"/>
                                    </a:moveTo>
                                    <a:lnTo>
                                      <a:pt x="26" y="201"/>
                                    </a:lnTo>
                                    <a:lnTo>
                                      <a:pt x="125" y="201"/>
                                    </a:lnTo>
                                    <a:lnTo>
                                      <a:pt x="156" y="199"/>
                                    </a:lnTo>
                                    <a:lnTo>
                                      <a:pt x="184" y="190"/>
                                    </a:lnTo>
                                    <a:lnTo>
                                      <a:pt x="206" y="178"/>
                                    </a:lnTo>
                                    <a:lnTo>
                                      <a:pt x="222" y="160"/>
                                    </a:lnTo>
                                    <a:lnTo>
                                      <a:pt x="233" y="138"/>
                                    </a:lnTo>
                                    <a:lnTo>
                                      <a:pt x="237" y="113"/>
                                    </a:lnTo>
                                    <a:lnTo>
                                      <a:pt x="237" y="112"/>
                                    </a:lnTo>
                                    <a:lnTo>
                                      <a:pt x="235" y="89"/>
                                    </a:lnTo>
                                    <a:lnTo>
                                      <a:pt x="226" y="69"/>
                                    </a:lnTo>
                                    <a:lnTo>
                                      <a:pt x="214" y="54"/>
                                    </a:lnTo>
                                    <a:lnTo>
                                      <a:pt x="198" y="41"/>
                                    </a:lnTo>
                                    <a:lnTo>
                                      <a:pt x="178" y="31"/>
                                    </a:lnTo>
                                    <a:lnTo>
                                      <a:pt x="155" y="26"/>
                                    </a:lnTo>
                                    <a:lnTo>
                                      <a:pt x="127" y="25"/>
                                    </a:lnTo>
                                    <a:lnTo>
                                      <a:pt x="26" y="25"/>
                                    </a:lnTo>
                                    <a:close/>
                                    <a:moveTo>
                                      <a:pt x="12" y="0"/>
                                    </a:moveTo>
                                    <a:lnTo>
                                      <a:pt x="130" y="0"/>
                                    </a:lnTo>
                                    <a:lnTo>
                                      <a:pt x="162" y="2"/>
                                    </a:lnTo>
                                    <a:lnTo>
                                      <a:pt x="191" y="9"/>
                                    </a:lnTo>
                                    <a:lnTo>
                                      <a:pt x="215" y="22"/>
                                    </a:lnTo>
                                    <a:lnTo>
                                      <a:pt x="236" y="37"/>
                                    </a:lnTo>
                                    <a:lnTo>
                                      <a:pt x="251" y="58"/>
                                    </a:lnTo>
                                    <a:lnTo>
                                      <a:pt x="261" y="83"/>
                                    </a:lnTo>
                                    <a:lnTo>
                                      <a:pt x="264" y="110"/>
                                    </a:lnTo>
                                    <a:lnTo>
                                      <a:pt x="264" y="112"/>
                                    </a:lnTo>
                                    <a:lnTo>
                                      <a:pt x="261" y="138"/>
                                    </a:lnTo>
                                    <a:lnTo>
                                      <a:pt x="253" y="161"/>
                                    </a:lnTo>
                                    <a:lnTo>
                                      <a:pt x="239" y="181"/>
                                    </a:lnTo>
                                    <a:lnTo>
                                      <a:pt x="222" y="197"/>
                                    </a:lnTo>
                                    <a:lnTo>
                                      <a:pt x="200" y="210"/>
                                    </a:lnTo>
                                    <a:lnTo>
                                      <a:pt x="177" y="219"/>
                                    </a:lnTo>
                                    <a:lnTo>
                                      <a:pt x="151" y="225"/>
                                    </a:lnTo>
                                    <a:lnTo>
                                      <a:pt x="123" y="226"/>
                                    </a:lnTo>
                                    <a:lnTo>
                                      <a:pt x="26" y="226"/>
                                    </a:lnTo>
                                    <a:lnTo>
                                      <a:pt x="26" y="351"/>
                                    </a:lnTo>
                                    <a:lnTo>
                                      <a:pt x="24" y="356"/>
                                    </a:lnTo>
                                    <a:lnTo>
                                      <a:pt x="22" y="360"/>
                                    </a:lnTo>
                                    <a:lnTo>
                                      <a:pt x="18" y="363"/>
                                    </a:lnTo>
                                    <a:lnTo>
                                      <a:pt x="12" y="364"/>
                                    </a:lnTo>
                                    <a:lnTo>
                                      <a:pt x="8" y="363"/>
                                    </a:lnTo>
                                    <a:lnTo>
                                      <a:pt x="4" y="360"/>
                                    </a:lnTo>
                                    <a:lnTo>
                                      <a:pt x="1" y="356"/>
                                    </a:lnTo>
                                    <a:lnTo>
                                      <a:pt x="0" y="351"/>
                                    </a:lnTo>
                                    <a:lnTo>
                                      <a:pt x="0" y="14"/>
                                    </a:lnTo>
                                    <a:lnTo>
                                      <a:pt x="1" y="8"/>
                                    </a:lnTo>
                                    <a:lnTo>
                                      <a:pt x="4" y="4"/>
                                    </a:lnTo>
                                    <a:lnTo>
                                      <a:pt x="8" y="1"/>
                                    </a:lnTo>
                                    <a:lnTo>
                                      <a:pt x="12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209" name="Freeform 1426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3168646" y="180979"/>
                                <a:ext cx="358774" cy="434976"/>
                              </a:xfrm>
                              <a:custGeom>
                                <a:avLst/>
                                <a:gdLst>
                                  <a:gd name="T0" fmla="*/ 88 w 226"/>
                                  <a:gd name="T1" fmla="*/ 129 h 274"/>
                                  <a:gd name="T2" fmla="*/ 49 w 226"/>
                                  <a:gd name="T3" fmla="*/ 145 h 274"/>
                                  <a:gd name="T4" fmla="*/ 30 w 226"/>
                                  <a:gd name="T5" fmla="*/ 171 h 274"/>
                                  <a:gd name="T6" fmla="*/ 27 w 226"/>
                                  <a:gd name="T7" fmla="*/ 190 h 274"/>
                                  <a:gd name="T8" fmla="*/ 38 w 226"/>
                                  <a:gd name="T9" fmla="*/ 222 h 274"/>
                                  <a:gd name="T10" fmla="*/ 66 w 226"/>
                                  <a:gd name="T11" fmla="*/ 243 h 274"/>
                                  <a:gd name="T12" fmla="*/ 103 w 226"/>
                                  <a:gd name="T13" fmla="*/ 250 h 274"/>
                                  <a:gd name="T14" fmla="*/ 152 w 226"/>
                                  <a:gd name="T15" fmla="*/ 240 h 274"/>
                                  <a:gd name="T16" fmla="*/ 189 w 226"/>
                                  <a:gd name="T17" fmla="*/ 211 h 274"/>
                                  <a:gd name="T18" fmla="*/ 203 w 226"/>
                                  <a:gd name="T19" fmla="*/ 170 h 274"/>
                                  <a:gd name="T20" fmla="*/ 178 w 226"/>
                                  <a:gd name="T21" fmla="*/ 134 h 274"/>
                                  <a:gd name="T22" fmla="*/ 114 w 226"/>
                                  <a:gd name="T23" fmla="*/ 127 h 274"/>
                                  <a:gd name="T24" fmla="*/ 143 w 226"/>
                                  <a:gd name="T25" fmla="*/ 1 h 274"/>
                                  <a:gd name="T26" fmla="*/ 184 w 226"/>
                                  <a:gd name="T27" fmla="*/ 16 h 274"/>
                                  <a:gd name="T28" fmla="*/ 211 w 226"/>
                                  <a:gd name="T29" fmla="*/ 44 h 274"/>
                                  <a:gd name="T30" fmla="*/ 225 w 226"/>
                                  <a:gd name="T31" fmla="*/ 80 h 274"/>
                                  <a:gd name="T32" fmla="*/ 226 w 226"/>
                                  <a:gd name="T33" fmla="*/ 257 h 274"/>
                                  <a:gd name="T34" fmla="*/ 225 w 226"/>
                                  <a:gd name="T35" fmla="*/ 265 h 274"/>
                                  <a:gd name="T36" fmla="*/ 218 w 226"/>
                                  <a:gd name="T37" fmla="*/ 269 h 274"/>
                                  <a:gd name="T38" fmla="*/ 210 w 226"/>
                                  <a:gd name="T39" fmla="*/ 269 h 274"/>
                                  <a:gd name="T40" fmla="*/ 204 w 226"/>
                                  <a:gd name="T41" fmla="*/ 265 h 274"/>
                                  <a:gd name="T42" fmla="*/ 202 w 226"/>
                                  <a:gd name="T43" fmla="*/ 257 h 274"/>
                                  <a:gd name="T44" fmla="*/ 189 w 226"/>
                                  <a:gd name="T45" fmla="*/ 239 h 274"/>
                                  <a:gd name="T46" fmla="*/ 154 w 226"/>
                                  <a:gd name="T47" fmla="*/ 263 h 274"/>
                                  <a:gd name="T48" fmla="*/ 101 w 226"/>
                                  <a:gd name="T49" fmla="*/ 274 h 274"/>
                                  <a:gd name="T50" fmla="*/ 60 w 226"/>
                                  <a:gd name="T51" fmla="*/ 268 h 274"/>
                                  <a:gd name="T52" fmla="*/ 24 w 226"/>
                                  <a:gd name="T53" fmla="*/ 247 h 274"/>
                                  <a:gd name="T54" fmla="*/ 4 w 226"/>
                                  <a:gd name="T55" fmla="*/ 214 h 274"/>
                                  <a:gd name="T56" fmla="*/ 0 w 226"/>
                                  <a:gd name="T57" fmla="*/ 190 h 274"/>
                                  <a:gd name="T58" fmla="*/ 11 w 226"/>
                                  <a:gd name="T59" fmla="*/ 149 h 274"/>
                                  <a:gd name="T60" fmla="*/ 41 w 226"/>
                                  <a:gd name="T61" fmla="*/ 121 h 274"/>
                                  <a:gd name="T62" fmla="*/ 88 w 226"/>
                                  <a:gd name="T63" fmla="*/ 106 h 274"/>
                                  <a:gd name="T64" fmla="*/ 148 w 226"/>
                                  <a:gd name="T65" fmla="*/ 106 h 274"/>
                                  <a:gd name="T66" fmla="*/ 202 w 226"/>
                                  <a:gd name="T67" fmla="*/ 116 h 274"/>
                                  <a:gd name="T68" fmla="*/ 199 w 226"/>
                                  <a:gd name="T69" fmla="*/ 80 h 274"/>
                                  <a:gd name="T70" fmla="*/ 180 w 226"/>
                                  <a:gd name="T71" fmla="*/ 44 h 274"/>
                                  <a:gd name="T72" fmla="*/ 141 w 226"/>
                                  <a:gd name="T73" fmla="*/ 26 h 274"/>
                                  <a:gd name="T74" fmla="*/ 88 w 226"/>
                                  <a:gd name="T75" fmla="*/ 26 h 274"/>
                                  <a:gd name="T76" fmla="*/ 41 w 226"/>
                                  <a:gd name="T77" fmla="*/ 41 h 274"/>
                                  <a:gd name="T78" fmla="*/ 35 w 226"/>
                                  <a:gd name="T79" fmla="*/ 42 h 274"/>
                                  <a:gd name="T80" fmla="*/ 27 w 226"/>
                                  <a:gd name="T81" fmla="*/ 40 h 274"/>
                                  <a:gd name="T82" fmla="*/ 23 w 226"/>
                                  <a:gd name="T83" fmla="*/ 31 h 274"/>
                                  <a:gd name="T84" fmla="*/ 26 w 226"/>
                                  <a:gd name="T85" fmla="*/ 23 h 274"/>
                                  <a:gd name="T86" fmla="*/ 31 w 226"/>
                                  <a:gd name="T87" fmla="*/ 19 h 274"/>
                                  <a:gd name="T88" fmla="*/ 86 w 226"/>
                                  <a:gd name="T89" fmla="*/ 2 h 27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</a:cxnLst>
                                <a:rect l="0" t="0" r="r" b="b"/>
                                <a:pathLst>
                                  <a:path w="226" h="274">
                                    <a:moveTo>
                                      <a:pt x="114" y="127"/>
                                    </a:moveTo>
                                    <a:lnTo>
                                      <a:pt x="88" y="129"/>
                                    </a:lnTo>
                                    <a:lnTo>
                                      <a:pt x="67" y="135"/>
                                    </a:lnTo>
                                    <a:lnTo>
                                      <a:pt x="49" y="145"/>
                                    </a:lnTo>
                                    <a:lnTo>
                                      <a:pt x="37" y="156"/>
                                    </a:lnTo>
                                    <a:lnTo>
                                      <a:pt x="30" y="171"/>
                                    </a:lnTo>
                                    <a:lnTo>
                                      <a:pt x="27" y="189"/>
                                    </a:lnTo>
                                    <a:lnTo>
                                      <a:pt x="27" y="190"/>
                                    </a:lnTo>
                                    <a:lnTo>
                                      <a:pt x="30" y="207"/>
                                    </a:lnTo>
                                    <a:lnTo>
                                      <a:pt x="38" y="222"/>
                                    </a:lnTo>
                                    <a:lnTo>
                                      <a:pt x="51" y="234"/>
                                    </a:lnTo>
                                    <a:lnTo>
                                      <a:pt x="66" y="243"/>
                                    </a:lnTo>
                                    <a:lnTo>
                                      <a:pt x="84" y="248"/>
                                    </a:lnTo>
                                    <a:lnTo>
                                      <a:pt x="103" y="250"/>
                                    </a:lnTo>
                                    <a:lnTo>
                                      <a:pt x="129" y="247"/>
                                    </a:lnTo>
                                    <a:lnTo>
                                      <a:pt x="152" y="240"/>
                                    </a:lnTo>
                                    <a:lnTo>
                                      <a:pt x="173" y="228"/>
                                    </a:lnTo>
                                    <a:lnTo>
                                      <a:pt x="189" y="211"/>
                                    </a:lnTo>
                                    <a:lnTo>
                                      <a:pt x="199" y="192"/>
                                    </a:lnTo>
                                    <a:lnTo>
                                      <a:pt x="203" y="170"/>
                                    </a:lnTo>
                                    <a:lnTo>
                                      <a:pt x="203" y="139"/>
                                    </a:lnTo>
                                    <a:lnTo>
                                      <a:pt x="178" y="134"/>
                                    </a:lnTo>
                                    <a:lnTo>
                                      <a:pt x="148" y="129"/>
                                    </a:lnTo>
                                    <a:lnTo>
                                      <a:pt x="114" y="127"/>
                                    </a:lnTo>
                                    <a:close/>
                                    <a:moveTo>
                                      <a:pt x="116" y="0"/>
                                    </a:moveTo>
                                    <a:lnTo>
                                      <a:pt x="143" y="1"/>
                                    </a:lnTo>
                                    <a:lnTo>
                                      <a:pt x="165" y="7"/>
                                    </a:lnTo>
                                    <a:lnTo>
                                      <a:pt x="184" y="16"/>
                                    </a:lnTo>
                                    <a:lnTo>
                                      <a:pt x="200" y="29"/>
                                    </a:lnTo>
                                    <a:lnTo>
                                      <a:pt x="211" y="44"/>
                                    </a:lnTo>
                                    <a:lnTo>
                                      <a:pt x="220" y="60"/>
                                    </a:lnTo>
                                    <a:lnTo>
                                      <a:pt x="225" y="80"/>
                                    </a:lnTo>
                                    <a:lnTo>
                                      <a:pt x="226" y="103"/>
                                    </a:lnTo>
                                    <a:lnTo>
                                      <a:pt x="226" y="257"/>
                                    </a:lnTo>
                                    <a:lnTo>
                                      <a:pt x="226" y="261"/>
                                    </a:lnTo>
                                    <a:lnTo>
                                      <a:pt x="225" y="265"/>
                                    </a:lnTo>
                                    <a:lnTo>
                                      <a:pt x="222" y="268"/>
                                    </a:lnTo>
                                    <a:lnTo>
                                      <a:pt x="218" y="269"/>
                                    </a:lnTo>
                                    <a:lnTo>
                                      <a:pt x="214" y="270"/>
                                    </a:lnTo>
                                    <a:lnTo>
                                      <a:pt x="210" y="269"/>
                                    </a:lnTo>
                                    <a:lnTo>
                                      <a:pt x="207" y="268"/>
                                    </a:lnTo>
                                    <a:lnTo>
                                      <a:pt x="204" y="265"/>
                                    </a:lnTo>
                                    <a:lnTo>
                                      <a:pt x="203" y="261"/>
                                    </a:lnTo>
                                    <a:lnTo>
                                      <a:pt x="202" y="257"/>
                                    </a:lnTo>
                                    <a:lnTo>
                                      <a:pt x="202" y="223"/>
                                    </a:lnTo>
                                    <a:lnTo>
                                      <a:pt x="189" y="239"/>
                                    </a:lnTo>
                                    <a:lnTo>
                                      <a:pt x="173" y="252"/>
                                    </a:lnTo>
                                    <a:lnTo>
                                      <a:pt x="154" y="263"/>
                                    </a:lnTo>
                                    <a:lnTo>
                                      <a:pt x="130" y="272"/>
                                    </a:lnTo>
                                    <a:lnTo>
                                      <a:pt x="101" y="274"/>
                                    </a:lnTo>
                                    <a:lnTo>
                                      <a:pt x="81" y="272"/>
                                    </a:lnTo>
                                    <a:lnTo>
                                      <a:pt x="60" y="268"/>
                                    </a:lnTo>
                                    <a:lnTo>
                                      <a:pt x="41" y="259"/>
                                    </a:lnTo>
                                    <a:lnTo>
                                      <a:pt x="24" y="247"/>
                                    </a:lnTo>
                                    <a:lnTo>
                                      <a:pt x="12" y="232"/>
                                    </a:lnTo>
                                    <a:lnTo>
                                      <a:pt x="4" y="214"/>
                                    </a:lnTo>
                                    <a:lnTo>
                                      <a:pt x="0" y="192"/>
                                    </a:lnTo>
                                    <a:lnTo>
                                      <a:pt x="0" y="190"/>
                                    </a:lnTo>
                                    <a:lnTo>
                                      <a:pt x="2" y="168"/>
                                    </a:lnTo>
                                    <a:lnTo>
                                      <a:pt x="11" y="149"/>
                                    </a:lnTo>
                                    <a:lnTo>
                                      <a:pt x="24" y="134"/>
                                    </a:lnTo>
                                    <a:lnTo>
                                      <a:pt x="41" y="121"/>
                                    </a:lnTo>
                                    <a:lnTo>
                                      <a:pt x="63" y="112"/>
                                    </a:lnTo>
                                    <a:lnTo>
                                      <a:pt x="88" y="106"/>
                                    </a:lnTo>
                                    <a:lnTo>
                                      <a:pt x="115" y="105"/>
                                    </a:lnTo>
                                    <a:lnTo>
                                      <a:pt x="148" y="106"/>
                                    </a:lnTo>
                                    <a:lnTo>
                                      <a:pt x="177" y="110"/>
                                    </a:lnTo>
                                    <a:lnTo>
                                      <a:pt x="202" y="116"/>
                                    </a:lnTo>
                                    <a:lnTo>
                                      <a:pt x="202" y="105"/>
                                    </a:lnTo>
                                    <a:lnTo>
                                      <a:pt x="199" y="80"/>
                                    </a:lnTo>
                                    <a:lnTo>
                                      <a:pt x="192" y="59"/>
                                    </a:lnTo>
                                    <a:lnTo>
                                      <a:pt x="180" y="44"/>
                                    </a:lnTo>
                                    <a:lnTo>
                                      <a:pt x="162" y="33"/>
                                    </a:lnTo>
                                    <a:lnTo>
                                      <a:pt x="141" y="26"/>
                                    </a:lnTo>
                                    <a:lnTo>
                                      <a:pt x="115" y="23"/>
                                    </a:lnTo>
                                    <a:lnTo>
                                      <a:pt x="88" y="26"/>
                                    </a:lnTo>
                                    <a:lnTo>
                                      <a:pt x="63" y="31"/>
                                    </a:lnTo>
                                    <a:lnTo>
                                      <a:pt x="41" y="41"/>
                                    </a:lnTo>
                                    <a:lnTo>
                                      <a:pt x="38" y="42"/>
                                    </a:lnTo>
                                    <a:lnTo>
                                      <a:pt x="35" y="42"/>
                                    </a:lnTo>
                                    <a:lnTo>
                                      <a:pt x="31" y="41"/>
                                    </a:lnTo>
                                    <a:lnTo>
                                      <a:pt x="27" y="40"/>
                                    </a:lnTo>
                                    <a:lnTo>
                                      <a:pt x="24" y="36"/>
                                    </a:lnTo>
                                    <a:lnTo>
                                      <a:pt x="23" y="31"/>
                                    </a:lnTo>
                                    <a:lnTo>
                                      <a:pt x="24" y="26"/>
                                    </a:lnTo>
                                    <a:lnTo>
                                      <a:pt x="26" y="23"/>
                                    </a:lnTo>
                                    <a:lnTo>
                                      <a:pt x="29" y="20"/>
                                    </a:lnTo>
                                    <a:lnTo>
                                      <a:pt x="31" y="19"/>
                                    </a:lnTo>
                                    <a:lnTo>
                                      <a:pt x="57" y="9"/>
                                    </a:lnTo>
                                    <a:lnTo>
                                      <a:pt x="86" y="2"/>
                                    </a:lnTo>
                                    <a:lnTo>
                                      <a:pt x="116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210" name="Freeform 1427"/>
                            <wps:cNvSpPr>
                              <a:spLocks/>
                            </wps:cNvSpPr>
                            <wps:spPr bwMode="auto">
                              <a:xfrm>
                                <a:off x="3624260" y="180979"/>
                                <a:ext cx="228600" cy="428626"/>
                              </a:xfrm>
                              <a:custGeom>
                                <a:avLst/>
                                <a:gdLst>
                                  <a:gd name="T0" fmla="*/ 131 w 144"/>
                                  <a:gd name="T1" fmla="*/ 0 h 270"/>
                                  <a:gd name="T2" fmla="*/ 135 w 144"/>
                                  <a:gd name="T3" fmla="*/ 1 h 270"/>
                                  <a:gd name="T4" fmla="*/ 139 w 144"/>
                                  <a:gd name="T5" fmla="*/ 2 h 270"/>
                                  <a:gd name="T6" fmla="*/ 142 w 144"/>
                                  <a:gd name="T7" fmla="*/ 5 h 270"/>
                                  <a:gd name="T8" fmla="*/ 143 w 144"/>
                                  <a:gd name="T9" fmla="*/ 9 h 270"/>
                                  <a:gd name="T10" fmla="*/ 144 w 144"/>
                                  <a:gd name="T11" fmla="*/ 13 h 270"/>
                                  <a:gd name="T12" fmla="*/ 143 w 144"/>
                                  <a:gd name="T13" fmla="*/ 18 h 270"/>
                                  <a:gd name="T14" fmla="*/ 142 w 144"/>
                                  <a:gd name="T15" fmla="*/ 22 h 270"/>
                                  <a:gd name="T16" fmla="*/ 139 w 144"/>
                                  <a:gd name="T17" fmla="*/ 24 h 270"/>
                                  <a:gd name="T18" fmla="*/ 135 w 144"/>
                                  <a:gd name="T19" fmla="*/ 27 h 270"/>
                                  <a:gd name="T20" fmla="*/ 131 w 144"/>
                                  <a:gd name="T21" fmla="*/ 27 h 270"/>
                                  <a:gd name="T22" fmla="*/ 110 w 144"/>
                                  <a:gd name="T23" fmla="*/ 31 h 270"/>
                                  <a:gd name="T24" fmla="*/ 91 w 144"/>
                                  <a:gd name="T25" fmla="*/ 38 h 270"/>
                                  <a:gd name="T26" fmla="*/ 73 w 144"/>
                                  <a:gd name="T27" fmla="*/ 49 h 270"/>
                                  <a:gd name="T28" fmla="*/ 56 w 144"/>
                                  <a:gd name="T29" fmla="*/ 63 h 270"/>
                                  <a:gd name="T30" fmla="*/ 44 w 144"/>
                                  <a:gd name="T31" fmla="*/ 82 h 270"/>
                                  <a:gd name="T32" fmla="*/ 33 w 144"/>
                                  <a:gd name="T33" fmla="*/ 105 h 270"/>
                                  <a:gd name="T34" fmla="*/ 27 w 144"/>
                                  <a:gd name="T35" fmla="*/ 129 h 270"/>
                                  <a:gd name="T36" fmla="*/ 25 w 144"/>
                                  <a:gd name="T37" fmla="*/ 160 h 270"/>
                                  <a:gd name="T38" fmla="*/ 25 w 144"/>
                                  <a:gd name="T39" fmla="*/ 257 h 270"/>
                                  <a:gd name="T40" fmla="*/ 25 w 144"/>
                                  <a:gd name="T41" fmla="*/ 261 h 270"/>
                                  <a:gd name="T42" fmla="*/ 22 w 144"/>
                                  <a:gd name="T43" fmla="*/ 265 h 270"/>
                                  <a:gd name="T44" fmla="*/ 19 w 144"/>
                                  <a:gd name="T45" fmla="*/ 268 h 270"/>
                                  <a:gd name="T46" fmla="*/ 16 w 144"/>
                                  <a:gd name="T47" fmla="*/ 269 h 270"/>
                                  <a:gd name="T48" fmla="*/ 12 w 144"/>
                                  <a:gd name="T49" fmla="*/ 270 h 270"/>
                                  <a:gd name="T50" fmla="*/ 8 w 144"/>
                                  <a:gd name="T51" fmla="*/ 269 h 270"/>
                                  <a:gd name="T52" fmla="*/ 5 w 144"/>
                                  <a:gd name="T53" fmla="*/ 268 h 270"/>
                                  <a:gd name="T54" fmla="*/ 1 w 144"/>
                                  <a:gd name="T55" fmla="*/ 265 h 270"/>
                                  <a:gd name="T56" fmla="*/ 0 w 144"/>
                                  <a:gd name="T57" fmla="*/ 261 h 270"/>
                                  <a:gd name="T58" fmla="*/ 0 w 144"/>
                                  <a:gd name="T59" fmla="*/ 257 h 270"/>
                                  <a:gd name="T60" fmla="*/ 0 w 144"/>
                                  <a:gd name="T61" fmla="*/ 15 h 270"/>
                                  <a:gd name="T62" fmla="*/ 0 w 144"/>
                                  <a:gd name="T63" fmla="*/ 11 h 270"/>
                                  <a:gd name="T64" fmla="*/ 1 w 144"/>
                                  <a:gd name="T65" fmla="*/ 7 h 270"/>
                                  <a:gd name="T66" fmla="*/ 4 w 144"/>
                                  <a:gd name="T67" fmla="*/ 4 h 270"/>
                                  <a:gd name="T68" fmla="*/ 8 w 144"/>
                                  <a:gd name="T69" fmla="*/ 2 h 270"/>
                                  <a:gd name="T70" fmla="*/ 12 w 144"/>
                                  <a:gd name="T71" fmla="*/ 2 h 270"/>
                                  <a:gd name="T72" fmla="*/ 16 w 144"/>
                                  <a:gd name="T73" fmla="*/ 2 h 270"/>
                                  <a:gd name="T74" fmla="*/ 19 w 144"/>
                                  <a:gd name="T75" fmla="*/ 4 h 270"/>
                                  <a:gd name="T76" fmla="*/ 22 w 144"/>
                                  <a:gd name="T77" fmla="*/ 7 h 270"/>
                                  <a:gd name="T78" fmla="*/ 25 w 144"/>
                                  <a:gd name="T79" fmla="*/ 11 h 270"/>
                                  <a:gd name="T80" fmla="*/ 25 w 144"/>
                                  <a:gd name="T81" fmla="*/ 15 h 270"/>
                                  <a:gd name="T82" fmla="*/ 25 w 144"/>
                                  <a:gd name="T83" fmla="*/ 78 h 270"/>
                                  <a:gd name="T84" fmla="*/ 38 w 144"/>
                                  <a:gd name="T85" fmla="*/ 55 h 270"/>
                                  <a:gd name="T86" fmla="*/ 54 w 144"/>
                                  <a:gd name="T87" fmla="*/ 36 h 270"/>
                                  <a:gd name="T88" fmla="*/ 73 w 144"/>
                                  <a:gd name="T89" fmla="*/ 20 h 270"/>
                                  <a:gd name="T90" fmla="*/ 92 w 144"/>
                                  <a:gd name="T91" fmla="*/ 9 h 270"/>
                                  <a:gd name="T92" fmla="*/ 111 w 144"/>
                                  <a:gd name="T93" fmla="*/ 2 h 270"/>
                                  <a:gd name="T94" fmla="*/ 131 w 144"/>
                                  <a:gd name="T95" fmla="*/ 0 h 2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</a:cxnLst>
                                <a:rect l="0" t="0" r="r" b="b"/>
                                <a:pathLst>
                                  <a:path w="144" h="270">
                                    <a:moveTo>
                                      <a:pt x="131" y="0"/>
                                    </a:moveTo>
                                    <a:lnTo>
                                      <a:pt x="135" y="1"/>
                                    </a:lnTo>
                                    <a:lnTo>
                                      <a:pt x="139" y="2"/>
                                    </a:lnTo>
                                    <a:lnTo>
                                      <a:pt x="142" y="5"/>
                                    </a:lnTo>
                                    <a:lnTo>
                                      <a:pt x="143" y="9"/>
                                    </a:lnTo>
                                    <a:lnTo>
                                      <a:pt x="144" y="13"/>
                                    </a:lnTo>
                                    <a:lnTo>
                                      <a:pt x="143" y="18"/>
                                    </a:lnTo>
                                    <a:lnTo>
                                      <a:pt x="142" y="22"/>
                                    </a:lnTo>
                                    <a:lnTo>
                                      <a:pt x="139" y="24"/>
                                    </a:lnTo>
                                    <a:lnTo>
                                      <a:pt x="135" y="27"/>
                                    </a:lnTo>
                                    <a:lnTo>
                                      <a:pt x="131" y="27"/>
                                    </a:lnTo>
                                    <a:lnTo>
                                      <a:pt x="110" y="31"/>
                                    </a:lnTo>
                                    <a:lnTo>
                                      <a:pt x="91" y="38"/>
                                    </a:lnTo>
                                    <a:lnTo>
                                      <a:pt x="73" y="49"/>
                                    </a:lnTo>
                                    <a:lnTo>
                                      <a:pt x="56" y="63"/>
                                    </a:lnTo>
                                    <a:lnTo>
                                      <a:pt x="44" y="82"/>
                                    </a:lnTo>
                                    <a:lnTo>
                                      <a:pt x="33" y="105"/>
                                    </a:lnTo>
                                    <a:lnTo>
                                      <a:pt x="27" y="129"/>
                                    </a:lnTo>
                                    <a:lnTo>
                                      <a:pt x="25" y="160"/>
                                    </a:lnTo>
                                    <a:lnTo>
                                      <a:pt x="25" y="257"/>
                                    </a:lnTo>
                                    <a:lnTo>
                                      <a:pt x="25" y="261"/>
                                    </a:lnTo>
                                    <a:lnTo>
                                      <a:pt x="22" y="265"/>
                                    </a:lnTo>
                                    <a:lnTo>
                                      <a:pt x="19" y="268"/>
                                    </a:lnTo>
                                    <a:lnTo>
                                      <a:pt x="16" y="269"/>
                                    </a:lnTo>
                                    <a:lnTo>
                                      <a:pt x="12" y="270"/>
                                    </a:lnTo>
                                    <a:lnTo>
                                      <a:pt x="8" y="269"/>
                                    </a:lnTo>
                                    <a:lnTo>
                                      <a:pt x="5" y="268"/>
                                    </a:lnTo>
                                    <a:lnTo>
                                      <a:pt x="1" y="265"/>
                                    </a:lnTo>
                                    <a:lnTo>
                                      <a:pt x="0" y="261"/>
                                    </a:lnTo>
                                    <a:lnTo>
                                      <a:pt x="0" y="257"/>
                                    </a:lnTo>
                                    <a:lnTo>
                                      <a:pt x="0" y="15"/>
                                    </a:lnTo>
                                    <a:lnTo>
                                      <a:pt x="0" y="11"/>
                                    </a:lnTo>
                                    <a:lnTo>
                                      <a:pt x="1" y="7"/>
                                    </a:lnTo>
                                    <a:lnTo>
                                      <a:pt x="4" y="4"/>
                                    </a:lnTo>
                                    <a:lnTo>
                                      <a:pt x="8" y="2"/>
                                    </a:lnTo>
                                    <a:lnTo>
                                      <a:pt x="12" y="2"/>
                                    </a:lnTo>
                                    <a:lnTo>
                                      <a:pt x="16" y="2"/>
                                    </a:lnTo>
                                    <a:lnTo>
                                      <a:pt x="19" y="4"/>
                                    </a:lnTo>
                                    <a:lnTo>
                                      <a:pt x="22" y="7"/>
                                    </a:lnTo>
                                    <a:lnTo>
                                      <a:pt x="25" y="11"/>
                                    </a:lnTo>
                                    <a:lnTo>
                                      <a:pt x="25" y="15"/>
                                    </a:lnTo>
                                    <a:lnTo>
                                      <a:pt x="25" y="78"/>
                                    </a:lnTo>
                                    <a:lnTo>
                                      <a:pt x="38" y="55"/>
                                    </a:lnTo>
                                    <a:lnTo>
                                      <a:pt x="54" y="36"/>
                                    </a:lnTo>
                                    <a:lnTo>
                                      <a:pt x="73" y="20"/>
                                    </a:lnTo>
                                    <a:lnTo>
                                      <a:pt x="92" y="9"/>
                                    </a:lnTo>
                                    <a:lnTo>
                                      <a:pt x="111" y="2"/>
                                    </a:lnTo>
                                    <a:lnTo>
                                      <a:pt x="131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211" name="Freeform 1428"/>
                            <wps:cNvSpPr>
                              <a:spLocks/>
                            </wps:cNvSpPr>
                            <wps:spPr bwMode="auto">
                              <a:xfrm>
                                <a:off x="3908420" y="49219"/>
                                <a:ext cx="254000" cy="565149"/>
                              </a:xfrm>
                              <a:custGeom>
                                <a:avLst/>
                                <a:gdLst>
                                  <a:gd name="T0" fmla="*/ 53 w 160"/>
                                  <a:gd name="T1" fmla="*/ 0 h 356"/>
                                  <a:gd name="T2" fmla="*/ 57 w 160"/>
                                  <a:gd name="T3" fmla="*/ 1 h 356"/>
                                  <a:gd name="T4" fmla="*/ 61 w 160"/>
                                  <a:gd name="T5" fmla="*/ 4 h 356"/>
                                  <a:gd name="T6" fmla="*/ 64 w 160"/>
                                  <a:gd name="T7" fmla="*/ 8 h 356"/>
                                  <a:gd name="T8" fmla="*/ 66 w 160"/>
                                  <a:gd name="T9" fmla="*/ 14 h 356"/>
                                  <a:gd name="T10" fmla="*/ 66 w 160"/>
                                  <a:gd name="T11" fmla="*/ 87 h 356"/>
                                  <a:gd name="T12" fmla="*/ 148 w 160"/>
                                  <a:gd name="T13" fmla="*/ 87 h 356"/>
                                  <a:gd name="T14" fmla="*/ 152 w 160"/>
                                  <a:gd name="T15" fmla="*/ 88 h 356"/>
                                  <a:gd name="T16" fmla="*/ 156 w 160"/>
                                  <a:gd name="T17" fmla="*/ 91 h 356"/>
                                  <a:gd name="T18" fmla="*/ 159 w 160"/>
                                  <a:gd name="T19" fmla="*/ 94 h 356"/>
                                  <a:gd name="T20" fmla="*/ 160 w 160"/>
                                  <a:gd name="T21" fmla="*/ 99 h 356"/>
                                  <a:gd name="T22" fmla="*/ 159 w 160"/>
                                  <a:gd name="T23" fmla="*/ 103 h 356"/>
                                  <a:gd name="T24" fmla="*/ 156 w 160"/>
                                  <a:gd name="T25" fmla="*/ 106 h 356"/>
                                  <a:gd name="T26" fmla="*/ 152 w 160"/>
                                  <a:gd name="T27" fmla="*/ 109 h 356"/>
                                  <a:gd name="T28" fmla="*/ 148 w 160"/>
                                  <a:gd name="T29" fmla="*/ 110 h 356"/>
                                  <a:gd name="T30" fmla="*/ 66 w 160"/>
                                  <a:gd name="T31" fmla="*/ 110 h 356"/>
                                  <a:gd name="T32" fmla="*/ 66 w 160"/>
                                  <a:gd name="T33" fmla="*/ 280 h 356"/>
                                  <a:gd name="T34" fmla="*/ 67 w 160"/>
                                  <a:gd name="T35" fmla="*/ 297 h 356"/>
                                  <a:gd name="T36" fmla="*/ 72 w 160"/>
                                  <a:gd name="T37" fmla="*/ 311 h 356"/>
                                  <a:gd name="T38" fmla="*/ 81 w 160"/>
                                  <a:gd name="T39" fmla="*/ 320 h 356"/>
                                  <a:gd name="T40" fmla="*/ 92 w 160"/>
                                  <a:gd name="T41" fmla="*/ 327 h 356"/>
                                  <a:gd name="T42" fmla="*/ 104 w 160"/>
                                  <a:gd name="T43" fmla="*/ 330 h 356"/>
                                  <a:gd name="T44" fmla="*/ 118 w 160"/>
                                  <a:gd name="T45" fmla="*/ 331 h 356"/>
                                  <a:gd name="T46" fmla="*/ 133 w 160"/>
                                  <a:gd name="T47" fmla="*/ 330 h 356"/>
                                  <a:gd name="T48" fmla="*/ 143 w 160"/>
                                  <a:gd name="T49" fmla="*/ 328 h 356"/>
                                  <a:gd name="T50" fmla="*/ 148 w 160"/>
                                  <a:gd name="T51" fmla="*/ 327 h 356"/>
                                  <a:gd name="T52" fmla="*/ 152 w 160"/>
                                  <a:gd name="T53" fmla="*/ 327 h 356"/>
                                  <a:gd name="T54" fmla="*/ 156 w 160"/>
                                  <a:gd name="T55" fmla="*/ 330 h 356"/>
                                  <a:gd name="T56" fmla="*/ 159 w 160"/>
                                  <a:gd name="T57" fmla="*/ 334 h 356"/>
                                  <a:gd name="T58" fmla="*/ 159 w 160"/>
                                  <a:gd name="T59" fmla="*/ 338 h 356"/>
                                  <a:gd name="T60" fmla="*/ 159 w 160"/>
                                  <a:gd name="T61" fmla="*/ 341 h 356"/>
                                  <a:gd name="T62" fmla="*/ 158 w 160"/>
                                  <a:gd name="T63" fmla="*/ 345 h 356"/>
                                  <a:gd name="T64" fmla="*/ 155 w 160"/>
                                  <a:gd name="T65" fmla="*/ 346 h 356"/>
                                  <a:gd name="T66" fmla="*/ 151 w 160"/>
                                  <a:gd name="T67" fmla="*/ 349 h 356"/>
                                  <a:gd name="T68" fmla="*/ 134 w 160"/>
                                  <a:gd name="T69" fmla="*/ 353 h 356"/>
                                  <a:gd name="T70" fmla="*/ 114 w 160"/>
                                  <a:gd name="T71" fmla="*/ 356 h 356"/>
                                  <a:gd name="T72" fmla="*/ 94 w 160"/>
                                  <a:gd name="T73" fmla="*/ 353 h 356"/>
                                  <a:gd name="T74" fmla="*/ 77 w 160"/>
                                  <a:gd name="T75" fmla="*/ 348 h 356"/>
                                  <a:gd name="T76" fmla="*/ 61 w 160"/>
                                  <a:gd name="T77" fmla="*/ 338 h 356"/>
                                  <a:gd name="T78" fmla="*/ 50 w 160"/>
                                  <a:gd name="T79" fmla="*/ 324 h 356"/>
                                  <a:gd name="T80" fmla="*/ 44 w 160"/>
                                  <a:gd name="T81" fmla="*/ 306 h 356"/>
                                  <a:gd name="T82" fmla="*/ 41 w 160"/>
                                  <a:gd name="T83" fmla="*/ 283 h 356"/>
                                  <a:gd name="T84" fmla="*/ 41 w 160"/>
                                  <a:gd name="T85" fmla="*/ 110 h 356"/>
                                  <a:gd name="T86" fmla="*/ 12 w 160"/>
                                  <a:gd name="T87" fmla="*/ 110 h 356"/>
                                  <a:gd name="T88" fmla="*/ 8 w 160"/>
                                  <a:gd name="T89" fmla="*/ 109 h 356"/>
                                  <a:gd name="T90" fmla="*/ 4 w 160"/>
                                  <a:gd name="T91" fmla="*/ 106 h 356"/>
                                  <a:gd name="T92" fmla="*/ 1 w 160"/>
                                  <a:gd name="T93" fmla="*/ 103 h 356"/>
                                  <a:gd name="T94" fmla="*/ 0 w 160"/>
                                  <a:gd name="T95" fmla="*/ 98 h 356"/>
                                  <a:gd name="T96" fmla="*/ 1 w 160"/>
                                  <a:gd name="T97" fmla="*/ 94 h 356"/>
                                  <a:gd name="T98" fmla="*/ 4 w 160"/>
                                  <a:gd name="T99" fmla="*/ 91 h 356"/>
                                  <a:gd name="T100" fmla="*/ 8 w 160"/>
                                  <a:gd name="T101" fmla="*/ 88 h 356"/>
                                  <a:gd name="T102" fmla="*/ 12 w 160"/>
                                  <a:gd name="T103" fmla="*/ 87 h 356"/>
                                  <a:gd name="T104" fmla="*/ 41 w 160"/>
                                  <a:gd name="T105" fmla="*/ 87 h 356"/>
                                  <a:gd name="T106" fmla="*/ 41 w 160"/>
                                  <a:gd name="T107" fmla="*/ 14 h 356"/>
                                  <a:gd name="T108" fmla="*/ 41 w 160"/>
                                  <a:gd name="T109" fmla="*/ 9 h 356"/>
                                  <a:gd name="T110" fmla="*/ 42 w 160"/>
                                  <a:gd name="T111" fmla="*/ 5 h 356"/>
                                  <a:gd name="T112" fmla="*/ 45 w 160"/>
                                  <a:gd name="T113" fmla="*/ 3 h 356"/>
                                  <a:gd name="T114" fmla="*/ 49 w 160"/>
                                  <a:gd name="T115" fmla="*/ 1 h 356"/>
                                  <a:gd name="T116" fmla="*/ 53 w 160"/>
                                  <a:gd name="T117" fmla="*/ 0 h 35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  <a:cxn ang="0">
                                    <a:pos x="T108" y="T109"/>
                                  </a:cxn>
                                  <a:cxn ang="0">
                                    <a:pos x="T110" y="T111"/>
                                  </a:cxn>
                                  <a:cxn ang="0">
                                    <a:pos x="T112" y="T113"/>
                                  </a:cxn>
                                  <a:cxn ang="0">
                                    <a:pos x="T114" y="T115"/>
                                  </a:cxn>
                                  <a:cxn ang="0">
                                    <a:pos x="T116" y="T117"/>
                                  </a:cxn>
                                </a:cxnLst>
                                <a:rect l="0" t="0" r="r" b="b"/>
                                <a:pathLst>
                                  <a:path w="160" h="356">
                                    <a:moveTo>
                                      <a:pt x="53" y="0"/>
                                    </a:moveTo>
                                    <a:lnTo>
                                      <a:pt x="57" y="1"/>
                                    </a:lnTo>
                                    <a:lnTo>
                                      <a:pt x="61" y="4"/>
                                    </a:lnTo>
                                    <a:lnTo>
                                      <a:pt x="64" y="8"/>
                                    </a:lnTo>
                                    <a:lnTo>
                                      <a:pt x="66" y="14"/>
                                    </a:lnTo>
                                    <a:lnTo>
                                      <a:pt x="66" y="87"/>
                                    </a:lnTo>
                                    <a:lnTo>
                                      <a:pt x="148" y="87"/>
                                    </a:lnTo>
                                    <a:lnTo>
                                      <a:pt x="152" y="88"/>
                                    </a:lnTo>
                                    <a:lnTo>
                                      <a:pt x="156" y="91"/>
                                    </a:lnTo>
                                    <a:lnTo>
                                      <a:pt x="159" y="94"/>
                                    </a:lnTo>
                                    <a:lnTo>
                                      <a:pt x="160" y="99"/>
                                    </a:lnTo>
                                    <a:lnTo>
                                      <a:pt x="159" y="103"/>
                                    </a:lnTo>
                                    <a:lnTo>
                                      <a:pt x="156" y="106"/>
                                    </a:lnTo>
                                    <a:lnTo>
                                      <a:pt x="152" y="109"/>
                                    </a:lnTo>
                                    <a:lnTo>
                                      <a:pt x="148" y="110"/>
                                    </a:lnTo>
                                    <a:lnTo>
                                      <a:pt x="66" y="110"/>
                                    </a:lnTo>
                                    <a:lnTo>
                                      <a:pt x="66" y="280"/>
                                    </a:lnTo>
                                    <a:lnTo>
                                      <a:pt x="67" y="297"/>
                                    </a:lnTo>
                                    <a:lnTo>
                                      <a:pt x="72" y="311"/>
                                    </a:lnTo>
                                    <a:lnTo>
                                      <a:pt x="81" y="320"/>
                                    </a:lnTo>
                                    <a:lnTo>
                                      <a:pt x="92" y="327"/>
                                    </a:lnTo>
                                    <a:lnTo>
                                      <a:pt x="104" y="330"/>
                                    </a:lnTo>
                                    <a:lnTo>
                                      <a:pt x="118" y="331"/>
                                    </a:lnTo>
                                    <a:lnTo>
                                      <a:pt x="133" y="330"/>
                                    </a:lnTo>
                                    <a:lnTo>
                                      <a:pt x="143" y="328"/>
                                    </a:lnTo>
                                    <a:lnTo>
                                      <a:pt x="148" y="327"/>
                                    </a:lnTo>
                                    <a:lnTo>
                                      <a:pt x="152" y="327"/>
                                    </a:lnTo>
                                    <a:lnTo>
                                      <a:pt x="156" y="330"/>
                                    </a:lnTo>
                                    <a:lnTo>
                                      <a:pt x="159" y="334"/>
                                    </a:lnTo>
                                    <a:lnTo>
                                      <a:pt x="159" y="338"/>
                                    </a:lnTo>
                                    <a:lnTo>
                                      <a:pt x="159" y="341"/>
                                    </a:lnTo>
                                    <a:lnTo>
                                      <a:pt x="158" y="345"/>
                                    </a:lnTo>
                                    <a:lnTo>
                                      <a:pt x="155" y="346"/>
                                    </a:lnTo>
                                    <a:lnTo>
                                      <a:pt x="151" y="349"/>
                                    </a:lnTo>
                                    <a:lnTo>
                                      <a:pt x="134" y="353"/>
                                    </a:lnTo>
                                    <a:lnTo>
                                      <a:pt x="114" y="356"/>
                                    </a:lnTo>
                                    <a:lnTo>
                                      <a:pt x="94" y="353"/>
                                    </a:lnTo>
                                    <a:lnTo>
                                      <a:pt x="77" y="348"/>
                                    </a:lnTo>
                                    <a:lnTo>
                                      <a:pt x="61" y="338"/>
                                    </a:lnTo>
                                    <a:lnTo>
                                      <a:pt x="50" y="324"/>
                                    </a:lnTo>
                                    <a:lnTo>
                                      <a:pt x="44" y="306"/>
                                    </a:lnTo>
                                    <a:lnTo>
                                      <a:pt x="41" y="283"/>
                                    </a:lnTo>
                                    <a:lnTo>
                                      <a:pt x="41" y="110"/>
                                    </a:lnTo>
                                    <a:lnTo>
                                      <a:pt x="12" y="110"/>
                                    </a:lnTo>
                                    <a:lnTo>
                                      <a:pt x="8" y="109"/>
                                    </a:lnTo>
                                    <a:lnTo>
                                      <a:pt x="4" y="106"/>
                                    </a:lnTo>
                                    <a:lnTo>
                                      <a:pt x="1" y="103"/>
                                    </a:lnTo>
                                    <a:lnTo>
                                      <a:pt x="0" y="98"/>
                                    </a:lnTo>
                                    <a:lnTo>
                                      <a:pt x="1" y="94"/>
                                    </a:lnTo>
                                    <a:lnTo>
                                      <a:pt x="4" y="91"/>
                                    </a:lnTo>
                                    <a:lnTo>
                                      <a:pt x="8" y="88"/>
                                    </a:lnTo>
                                    <a:lnTo>
                                      <a:pt x="12" y="87"/>
                                    </a:lnTo>
                                    <a:lnTo>
                                      <a:pt x="41" y="87"/>
                                    </a:lnTo>
                                    <a:lnTo>
                                      <a:pt x="41" y="14"/>
                                    </a:lnTo>
                                    <a:lnTo>
                                      <a:pt x="41" y="9"/>
                                    </a:lnTo>
                                    <a:lnTo>
                                      <a:pt x="42" y="5"/>
                                    </a:lnTo>
                                    <a:lnTo>
                                      <a:pt x="45" y="3"/>
                                    </a:lnTo>
                                    <a:lnTo>
                                      <a:pt x="49" y="1"/>
                                    </a:lnTo>
                                    <a:lnTo>
                                      <a:pt x="53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212" name="Freeform 1429"/>
                            <wps:cNvSpPr>
                              <a:spLocks/>
                            </wps:cNvSpPr>
                            <wps:spPr bwMode="auto">
                              <a:xfrm>
                                <a:off x="4241798" y="177806"/>
                                <a:ext cx="355600" cy="431798"/>
                              </a:xfrm>
                              <a:custGeom>
                                <a:avLst/>
                                <a:gdLst>
                                  <a:gd name="T0" fmla="*/ 120 w 224"/>
                                  <a:gd name="T1" fmla="*/ 0 h 272"/>
                                  <a:gd name="T2" fmla="*/ 146 w 224"/>
                                  <a:gd name="T3" fmla="*/ 3 h 272"/>
                                  <a:gd name="T4" fmla="*/ 169 w 224"/>
                                  <a:gd name="T5" fmla="*/ 10 h 272"/>
                                  <a:gd name="T6" fmla="*/ 188 w 224"/>
                                  <a:gd name="T7" fmla="*/ 22 h 272"/>
                                  <a:gd name="T8" fmla="*/ 203 w 224"/>
                                  <a:gd name="T9" fmla="*/ 39 h 272"/>
                                  <a:gd name="T10" fmla="*/ 216 w 224"/>
                                  <a:gd name="T11" fmla="*/ 60 h 272"/>
                                  <a:gd name="T12" fmla="*/ 223 w 224"/>
                                  <a:gd name="T13" fmla="*/ 83 h 272"/>
                                  <a:gd name="T14" fmla="*/ 224 w 224"/>
                                  <a:gd name="T15" fmla="*/ 108 h 272"/>
                                  <a:gd name="T16" fmla="*/ 224 w 224"/>
                                  <a:gd name="T17" fmla="*/ 259 h 272"/>
                                  <a:gd name="T18" fmla="*/ 224 w 224"/>
                                  <a:gd name="T19" fmla="*/ 263 h 272"/>
                                  <a:gd name="T20" fmla="*/ 223 w 224"/>
                                  <a:gd name="T21" fmla="*/ 267 h 272"/>
                                  <a:gd name="T22" fmla="*/ 220 w 224"/>
                                  <a:gd name="T23" fmla="*/ 270 h 272"/>
                                  <a:gd name="T24" fmla="*/ 216 w 224"/>
                                  <a:gd name="T25" fmla="*/ 271 h 272"/>
                                  <a:gd name="T26" fmla="*/ 212 w 224"/>
                                  <a:gd name="T27" fmla="*/ 272 h 272"/>
                                  <a:gd name="T28" fmla="*/ 207 w 224"/>
                                  <a:gd name="T29" fmla="*/ 271 h 272"/>
                                  <a:gd name="T30" fmla="*/ 205 w 224"/>
                                  <a:gd name="T31" fmla="*/ 270 h 272"/>
                                  <a:gd name="T32" fmla="*/ 202 w 224"/>
                                  <a:gd name="T33" fmla="*/ 267 h 272"/>
                                  <a:gd name="T34" fmla="*/ 199 w 224"/>
                                  <a:gd name="T35" fmla="*/ 263 h 272"/>
                                  <a:gd name="T36" fmla="*/ 199 w 224"/>
                                  <a:gd name="T37" fmla="*/ 259 h 272"/>
                                  <a:gd name="T38" fmla="*/ 199 w 224"/>
                                  <a:gd name="T39" fmla="*/ 114 h 272"/>
                                  <a:gd name="T40" fmla="*/ 196 w 224"/>
                                  <a:gd name="T41" fmla="*/ 87 h 272"/>
                                  <a:gd name="T42" fmla="*/ 190 w 224"/>
                                  <a:gd name="T43" fmla="*/ 65 h 272"/>
                                  <a:gd name="T44" fmla="*/ 177 w 224"/>
                                  <a:gd name="T45" fmla="*/ 47 h 272"/>
                                  <a:gd name="T46" fmla="*/ 161 w 224"/>
                                  <a:gd name="T47" fmla="*/ 35 h 272"/>
                                  <a:gd name="T48" fmla="*/ 140 w 224"/>
                                  <a:gd name="T49" fmla="*/ 26 h 272"/>
                                  <a:gd name="T50" fmla="*/ 115 w 224"/>
                                  <a:gd name="T51" fmla="*/ 22 h 272"/>
                                  <a:gd name="T52" fmla="*/ 91 w 224"/>
                                  <a:gd name="T53" fmla="*/ 26 h 272"/>
                                  <a:gd name="T54" fmla="*/ 69 w 224"/>
                                  <a:gd name="T55" fmla="*/ 35 h 272"/>
                                  <a:gd name="T56" fmla="*/ 51 w 224"/>
                                  <a:gd name="T57" fmla="*/ 50 h 272"/>
                                  <a:gd name="T58" fmla="*/ 37 w 224"/>
                                  <a:gd name="T59" fmla="*/ 68 h 272"/>
                                  <a:gd name="T60" fmla="*/ 27 w 224"/>
                                  <a:gd name="T61" fmla="*/ 91 h 272"/>
                                  <a:gd name="T62" fmla="*/ 25 w 224"/>
                                  <a:gd name="T63" fmla="*/ 118 h 272"/>
                                  <a:gd name="T64" fmla="*/ 25 w 224"/>
                                  <a:gd name="T65" fmla="*/ 259 h 272"/>
                                  <a:gd name="T66" fmla="*/ 23 w 224"/>
                                  <a:gd name="T67" fmla="*/ 263 h 272"/>
                                  <a:gd name="T68" fmla="*/ 22 w 224"/>
                                  <a:gd name="T69" fmla="*/ 267 h 272"/>
                                  <a:gd name="T70" fmla="*/ 19 w 224"/>
                                  <a:gd name="T71" fmla="*/ 270 h 272"/>
                                  <a:gd name="T72" fmla="*/ 16 w 224"/>
                                  <a:gd name="T73" fmla="*/ 271 h 272"/>
                                  <a:gd name="T74" fmla="*/ 12 w 224"/>
                                  <a:gd name="T75" fmla="*/ 272 h 272"/>
                                  <a:gd name="T76" fmla="*/ 8 w 224"/>
                                  <a:gd name="T77" fmla="*/ 271 h 272"/>
                                  <a:gd name="T78" fmla="*/ 4 w 224"/>
                                  <a:gd name="T79" fmla="*/ 270 h 272"/>
                                  <a:gd name="T80" fmla="*/ 1 w 224"/>
                                  <a:gd name="T81" fmla="*/ 267 h 272"/>
                                  <a:gd name="T82" fmla="*/ 0 w 224"/>
                                  <a:gd name="T83" fmla="*/ 263 h 272"/>
                                  <a:gd name="T84" fmla="*/ 0 w 224"/>
                                  <a:gd name="T85" fmla="*/ 259 h 272"/>
                                  <a:gd name="T86" fmla="*/ 0 w 224"/>
                                  <a:gd name="T87" fmla="*/ 17 h 272"/>
                                  <a:gd name="T88" fmla="*/ 0 w 224"/>
                                  <a:gd name="T89" fmla="*/ 13 h 272"/>
                                  <a:gd name="T90" fmla="*/ 1 w 224"/>
                                  <a:gd name="T91" fmla="*/ 9 h 272"/>
                                  <a:gd name="T92" fmla="*/ 4 w 224"/>
                                  <a:gd name="T93" fmla="*/ 6 h 272"/>
                                  <a:gd name="T94" fmla="*/ 8 w 224"/>
                                  <a:gd name="T95" fmla="*/ 4 h 272"/>
                                  <a:gd name="T96" fmla="*/ 12 w 224"/>
                                  <a:gd name="T97" fmla="*/ 4 h 272"/>
                                  <a:gd name="T98" fmla="*/ 16 w 224"/>
                                  <a:gd name="T99" fmla="*/ 4 h 272"/>
                                  <a:gd name="T100" fmla="*/ 19 w 224"/>
                                  <a:gd name="T101" fmla="*/ 6 h 272"/>
                                  <a:gd name="T102" fmla="*/ 22 w 224"/>
                                  <a:gd name="T103" fmla="*/ 9 h 272"/>
                                  <a:gd name="T104" fmla="*/ 23 w 224"/>
                                  <a:gd name="T105" fmla="*/ 13 h 272"/>
                                  <a:gd name="T106" fmla="*/ 25 w 224"/>
                                  <a:gd name="T107" fmla="*/ 17 h 272"/>
                                  <a:gd name="T108" fmla="*/ 25 w 224"/>
                                  <a:gd name="T109" fmla="*/ 55 h 272"/>
                                  <a:gd name="T110" fmla="*/ 37 w 224"/>
                                  <a:gd name="T111" fmla="*/ 38 h 272"/>
                                  <a:gd name="T112" fmla="*/ 52 w 224"/>
                                  <a:gd name="T113" fmla="*/ 22 h 272"/>
                                  <a:gd name="T114" fmla="*/ 70 w 224"/>
                                  <a:gd name="T115" fmla="*/ 10 h 272"/>
                                  <a:gd name="T116" fmla="*/ 93 w 224"/>
                                  <a:gd name="T117" fmla="*/ 3 h 272"/>
                                  <a:gd name="T118" fmla="*/ 120 w 224"/>
                                  <a:gd name="T119" fmla="*/ 0 h 27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  <a:cxn ang="0">
                                    <a:pos x="T108" y="T109"/>
                                  </a:cxn>
                                  <a:cxn ang="0">
                                    <a:pos x="T110" y="T111"/>
                                  </a:cxn>
                                  <a:cxn ang="0">
                                    <a:pos x="T112" y="T113"/>
                                  </a:cxn>
                                  <a:cxn ang="0">
                                    <a:pos x="T114" y="T115"/>
                                  </a:cxn>
                                  <a:cxn ang="0">
                                    <a:pos x="T116" y="T117"/>
                                  </a:cxn>
                                  <a:cxn ang="0">
                                    <a:pos x="T118" y="T119"/>
                                  </a:cxn>
                                </a:cxnLst>
                                <a:rect l="0" t="0" r="r" b="b"/>
                                <a:pathLst>
                                  <a:path w="224" h="272">
                                    <a:moveTo>
                                      <a:pt x="120" y="0"/>
                                    </a:moveTo>
                                    <a:lnTo>
                                      <a:pt x="146" y="3"/>
                                    </a:lnTo>
                                    <a:lnTo>
                                      <a:pt x="169" y="10"/>
                                    </a:lnTo>
                                    <a:lnTo>
                                      <a:pt x="188" y="22"/>
                                    </a:lnTo>
                                    <a:lnTo>
                                      <a:pt x="203" y="39"/>
                                    </a:lnTo>
                                    <a:lnTo>
                                      <a:pt x="216" y="60"/>
                                    </a:lnTo>
                                    <a:lnTo>
                                      <a:pt x="223" y="83"/>
                                    </a:lnTo>
                                    <a:lnTo>
                                      <a:pt x="224" y="108"/>
                                    </a:lnTo>
                                    <a:lnTo>
                                      <a:pt x="224" y="259"/>
                                    </a:lnTo>
                                    <a:lnTo>
                                      <a:pt x="224" y="263"/>
                                    </a:lnTo>
                                    <a:lnTo>
                                      <a:pt x="223" y="267"/>
                                    </a:lnTo>
                                    <a:lnTo>
                                      <a:pt x="220" y="270"/>
                                    </a:lnTo>
                                    <a:lnTo>
                                      <a:pt x="216" y="271"/>
                                    </a:lnTo>
                                    <a:lnTo>
                                      <a:pt x="212" y="272"/>
                                    </a:lnTo>
                                    <a:lnTo>
                                      <a:pt x="207" y="271"/>
                                    </a:lnTo>
                                    <a:lnTo>
                                      <a:pt x="205" y="270"/>
                                    </a:lnTo>
                                    <a:lnTo>
                                      <a:pt x="202" y="267"/>
                                    </a:lnTo>
                                    <a:lnTo>
                                      <a:pt x="199" y="263"/>
                                    </a:lnTo>
                                    <a:lnTo>
                                      <a:pt x="199" y="259"/>
                                    </a:lnTo>
                                    <a:lnTo>
                                      <a:pt x="199" y="114"/>
                                    </a:lnTo>
                                    <a:lnTo>
                                      <a:pt x="196" y="87"/>
                                    </a:lnTo>
                                    <a:lnTo>
                                      <a:pt x="190" y="65"/>
                                    </a:lnTo>
                                    <a:lnTo>
                                      <a:pt x="177" y="47"/>
                                    </a:lnTo>
                                    <a:lnTo>
                                      <a:pt x="161" y="35"/>
                                    </a:lnTo>
                                    <a:lnTo>
                                      <a:pt x="140" y="26"/>
                                    </a:lnTo>
                                    <a:lnTo>
                                      <a:pt x="115" y="22"/>
                                    </a:lnTo>
                                    <a:lnTo>
                                      <a:pt x="91" y="26"/>
                                    </a:lnTo>
                                    <a:lnTo>
                                      <a:pt x="69" y="35"/>
                                    </a:lnTo>
                                    <a:lnTo>
                                      <a:pt x="51" y="50"/>
                                    </a:lnTo>
                                    <a:lnTo>
                                      <a:pt x="37" y="68"/>
                                    </a:lnTo>
                                    <a:lnTo>
                                      <a:pt x="27" y="91"/>
                                    </a:lnTo>
                                    <a:lnTo>
                                      <a:pt x="25" y="118"/>
                                    </a:lnTo>
                                    <a:lnTo>
                                      <a:pt x="25" y="259"/>
                                    </a:lnTo>
                                    <a:lnTo>
                                      <a:pt x="23" y="263"/>
                                    </a:lnTo>
                                    <a:lnTo>
                                      <a:pt x="22" y="267"/>
                                    </a:lnTo>
                                    <a:lnTo>
                                      <a:pt x="19" y="270"/>
                                    </a:lnTo>
                                    <a:lnTo>
                                      <a:pt x="16" y="271"/>
                                    </a:lnTo>
                                    <a:lnTo>
                                      <a:pt x="12" y="272"/>
                                    </a:lnTo>
                                    <a:lnTo>
                                      <a:pt x="8" y="271"/>
                                    </a:lnTo>
                                    <a:lnTo>
                                      <a:pt x="4" y="270"/>
                                    </a:lnTo>
                                    <a:lnTo>
                                      <a:pt x="1" y="267"/>
                                    </a:lnTo>
                                    <a:lnTo>
                                      <a:pt x="0" y="263"/>
                                    </a:lnTo>
                                    <a:lnTo>
                                      <a:pt x="0" y="259"/>
                                    </a:lnTo>
                                    <a:lnTo>
                                      <a:pt x="0" y="17"/>
                                    </a:lnTo>
                                    <a:lnTo>
                                      <a:pt x="0" y="13"/>
                                    </a:lnTo>
                                    <a:lnTo>
                                      <a:pt x="1" y="9"/>
                                    </a:lnTo>
                                    <a:lnTo>
                                      <a:pt x="4" y="6"/>
                                    </a:lnTo>
                                    <a:lnTo>
                                      <a:pt x="8" y="4"/>
                                    </a:lnTo>
                                    <a:lnTo>
                                      <a:pt x="12" y="4"/>
                                    </a:lnTo>
                                    <a:lnTo>
                                      <a:pt x="16" y="4"/>
                                    </a:lnTo>
                                    <a:lnTo>
                                      <a:pt x="19" y="6"/>
                                    </a:lnTo>
                                    <a:lnTo>
                                      <a:pt x="22" y="9"/>
                                    </a:lnTo>
                                    <a:lnTo>
                                      <a:pt x="23" y="13"/>
                                    </a:lnTo>
                                    <a:lnTo>
                                      <a:pt x="25" y="17"/>
                                    </a:lnTo>
                                    <a:lnTo>
                                      <a:pt x="25" y="55"/>
                                    </a:lnTo>
                                    <a:lnTo>
                                      <a:pt x="37" y="38"/>
                                    </a:lnTo>
                                    <a:lnTo>
                                      <a:pt x="52" y="22"/>
                                    </a:lnTo>
                                    <a:lnTo>
                                      <a:pt x="70" y="10"/>
                                    </a:lnTo>
                                    <a:lnTo>
                                      <a:pt x="93" y="3"/>
                                    </a:lnTo>
                                    <a:lnTo>
                                      <a:pt x="12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213" name="Freeform 1430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4679945" y="177806"/>
                                <a:ext cx="388937" cy="438149"/>
                              </a:xfrm>
                              <a:custGeom>
                                <a:avLst/>
                                <a:gdLst>
                                  <a:gd name="T0" fmla="*/ 99 w 245"/>
                                  <a:gd name="T1" fmla="*/ 26 h 276"/>
                                  <a:gd name="T2" fmla="*/ 58 w 245"/>
                                  <a:gd name="T3" fmla="*/ 53 h 276"/>
                                  <a:gd name="T4" fmla="*/ 32 w 245"/>
                                  <a:gd name="T5" fmla="*/ 97 h 276"/>
                                  <a:gd name="T6" fmla="*/ 219 w 245"/>
                                  <a:gd name="T7" fmla="*/ 126 h 276"/>
                                  <a:gd name="T8" fmla="*/ 209 w 245"/>
                                  <a:gd name="T9" fmla="*/ 82 h 276"/>
                                  <a:gd name="T10" fmla="*/ 186 w 245"/>
                                  <a:gd name="T11" fmla="*/ 46 h 276"/>
                                  <a:gd name="T12" fmla="*/ 147 w 245"/>
                                  <a:gd name="T13" fmla="*/ 26 h 276"/>
                                  <a:gd name="T14" fmla="*/ 125 w 245"/>
                                  <a:gd name="T15" fmla="*/ 0 h 276"/>
                                  <a:gd name="T16" fmla="*/ 182 w 245"/>
                                  <a:gd name="T17" fmla="*/ 14 h 276"/>
                                  <a:gd name="T18" fmla="*/ 222 w 245"/>
                                  <a:gd name="T19" fmla="*/ 51 h 276"/>
                                  <a:gd name="T20" fmla="*/ 242 w 245"/>
                                  <a:gd name="T21" fmla="*/ 105 h 276"/>
                                  <a:gd name="T22" fmla="*/ 245 w 245"/>
                                  <a:gd name="T23" fmla="*/ 141 h 276"/>
                                  <a:gd name="T24" fmla="*/ 238 w 245"/>
                                  <a:gd name="T25" fmla="*/ 147 h 276"/>
                                  <a:gd name="T26" fmla="*/ 28 w 245"/>
                                  <a:gd name="T27" fmla="*/ 148 h 276"/>
                                  <a:gd name="T28" fmla="*/ 40 w 245"/>
                                  <a:gd name="T29" fmla="*/ 198 h 276"/>
                                  <a:gd name="T30" fmla="*/ 69 w 245"/>
                                  <a:gd name="T31" fmla="*/ 232 h 276"/>
                                  <a:gd name="T32" fmla="*/ 109 w 245"/>
                                  <a:gd name="T33" fmla="*/ 250 h 276"/>
                                  <a:gd name="T34" fmla="*/ 157 w 245"/>
                                  <a:gd name="T35" fmla="*/ 249 h 276"/>
                                  <a:gd name="T36" fmla="*/ 198 w 245"/>
                                  <a:gd name="T37" fmla="*/ 231 h 276"/>
                                  <a:gd name="T38" fmla="*/ 217 w 245"/>
                                  <a:gd name="T39" fmla="*/ 214 h 276"/>
                                  <a:gd name="T40" fmla="*/ 223 w 245"/>
                                  <a:gd name="T41" fmla="*/ 213 h 276"/>
                                  <a:gd name="T42" fmla="*/ 233 w 245"/>
                                  <a:gd name="T43" fmla="*/ 216 h 276"/>
                                  <a:gd name="T44" fmla="*/ 235 w 245"/>
                                  <a:gd name="T45" fmla="*/ 224 h 276"/>
                                  <a:gd name="T46" fmla="*/ 234 w 245"/>
                                  <a:gd name="T47" fmla="*/ 230 h 276"/>
                                  <a:gd name="T48" fmla="*/ 216 w 245"/>
                                  <a:gd name="T49" fmla="*/ 247 h 276"/>
                                  <a:gd name="T50" fmla="*/ 179 w 245"/>
                                  <a:gd name="T51" fmla="*/ 268 h 276"/>
                                  <a:gd name="T52" fmla="*/ 129 w 245"/>
                                  <a:gd name="T53" fmla="*/ 276 h 276"/>
                                  <a:gd name="T54" fmla="*/ 73 w 245"/>
                                  <a:gd name="T55" fmla="*/ 263 h 276"/>
                                  <a:gd name="T56" fmla="*/ 29 w 245"/>
                                  <a:gd name="T57" fmla="*/ 227 h 276"/>
                                  <a:gd name="T58" fmla="*/ 4 w 245"/>
                                  <a:gd name="T59" fmla="*/ 172 h 276"/>
                                  <a:gd name="T60" fmla="*/ 0 w 245"/>
                                  <a:gd name="T61" fmla="*/ 137 h 276"/>
                                  <a:gd name="T62" fmla="*/ 13 w 245"/>
                                  <a:gd name="T63" fmla="*/ 76 h 276"/>
                                  <a:gd name="T64" fmla="*/ 46 w 245"/>
                                  <a:gd name="T65" fmla="*/ 29 h 276"/>
                                  <a:gd name="T66" fmla="*/ 95 w 245"/>
                                  <a:gd name="T67" fmla="*/ 3 h 27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</a:cxnLst>
                                <a:rect l="0" t="0" r="r" b="b"/>
                                <a:pathLst>
                                  <a:path w="245" h="276">
                                    <a:moveTo>
                                      <a:pt x="124" y="22"/>
                                    </a:moveTo>
                                    <a:lnTo>
                                      <a:pt x="99" y="26"/>
                                    </a:lnTo>
                                    <a:lnTo>
                                      <a:pt x="77" y="36"/>
                                    </a:lnTo>
                                    <a:lnTo>
                                      <a:pt x="58" y="53"/>
                                    </a:lnTo>
                                    <a:lnTo>
                                      <a:pt x="43" y="73"/>
                                    </a:lnTo>
                                    <a:lnTo>
                                      <a:pt x="32" y="97"/>
                                    </a:lnTo>
                                    <a:lnTo>
                                      <a:pt x="28" y="126"/>
                                    </a:lnTo>
                                    <a:lnTo>
                                      <a:pt x="219" y="126"/>
                                    </a:lnTo>
                                    <a:lnTo>
                                      <a:pt x="215" y="102"/>
                                    </a:lnTo>
                                    <a:lnTo>
                                      <a:pt x="209" y="82"/>
                                    </a:lnTo>
                                    <a:lnTo>
                                      <a:pt x="198" y="62"/>
                                    </a:lnTo>
                                    <a:lnTo>
                                      <a:pt x="186" y="46"/>
                                    </a:lnTo>
                                    <a:lnTo>
                                      <a:pt x="168" y="33"/>
                                    </a:lnTo>
                                    <a:lnTo>
                                      <a:pt x="147" y="26"/>
                                    </a:lnTo>
                                    <a:lnTo>
                                      <a:pt x="124" y="22"/>
                                    </a:lnTo>
                                    <a:close/>
                                    <a:moveTo>
                                      <a:pt x="125" y="0"/>
                                    </a:moveTo>
                                    <a:lnTo>
                                      <a:pt x="156" y="3"/>
                                    </a:lnTo>
                                    <a:lnTo>
                                      <a:pt x="182" y="14"/>
                                    </a:lnTo>
                                    <a:lnTo>
                                      <a:pt x="204" y="29"/>
                                    </a:lnTo>
                                    <a:lnTo>
                                      <a:pt x="222" y="51"/>
                                    </a:lnTo>
                                    <a:lnTo>
                                      <a:pt x="234" y="76"/>
                                    </a:lnTo>
                                    <a:lnTo>
                                      <a:pt x="242" y="105"/>
                                    </a:lnTo>
                                    <a:lnTo>
                                      <a:pt x="245" y="136"/>
                                    </a:lnTo>
                                    <a:lnTo>
                                      <a:pt x="245" y="141"/>
                                    </a:lnTo>
                                    <a:lnTo>
                                      <a:pt x="242" y="144"/>
                                    </a:lnTo>
                                    <a:lnTo>
                                      <a:pt x="238" y="147"/>
                                    </a:lnTo>
                                    <a:lnTo>
                                      <a:pt x="233" y="148"/>
                                    </a:lnTo>
                                    <a:lnTo>
                                      <a:pt x="28" y="148"/>
                                    </a:lnTo>
                                    <a:lnTo>
                                      <a:pt x="32" y="174"/>
                                    </a:lnTo>
                                    <a:lnTo>
                                      <a:pt x="40" y="198"/>
                                    </a:lnTo>
                                    <a:lnTo>
                                      <a:pt x="54" y="217"/>
                                    </a:lnTo>
                                    <a:lnTo>
                                      <a:pt x="69" y="232"/>
                                    </a:lnTo>
                                    <a:lnTo>
                                      <a:pt x="88" y="243"/>
                                    </a:lnTo>
                                    <a:lnTo>
                                      <a:pt x="109" y="250"/>
                                    </a:lnTo>
                                    <a:lnTo>
                                      <a:pt x="131" y="252"/>
                                    </a:lnTo>
                                    <a:lnTo>
                                      <a:pt x="157" y="249"/>
                                    </a:lnTo>
                                    <a:lnTo>
                                      <a:pt x="179" y="242"/>
                                    </a:lnTo>
                                    <a:lnTo>
                                      <a:pt x="198" y="231"/>
                                    </a:lnTo>
                                    <a:lnTo>
                                      <a:pt x="215" y="216"/>
                                    </a:lnTo>
                                    <a:lnTo>
                                      <a:pt x="217" y="214"/>
                                    </a:lnTo>
                                    <a:lnTo>
                                      <a:pt x="220" y="213"/>
                                    </a:lnTo>
                                    <a:lnTo>
                                      <a:pt x="223" y="213"/>
                                    </a:lnTo>
                                    <a:lnTo>
                                      <a:pt x="228" y="213"/>
                                    </a:lnTo>
                                    <a:lnTo>
                                      <a:pt x="233" y="216"/>
                                    </a:lnTo>
                                    <a:lnTo>
                                      <a:pt x="235" y="220"/>
                                    </a:lnTo>
                                    <a:lnTo>
                                      <a:pt x="235" y="224"/>
                                    </a:lnTo>
                                    <a:lnTo>
                                      <a:pt x="235" y="227"/>
                                    </a:lnTo>
                                    <a:lnTo>
                                      <a:pt x="234" y="230"/>
                                    </a:lnTo>
                                    <a:lnTo>
                                      <a:pt x="231" y="234"/>
                                    </a:lnTo>
                                    <a:lnTo>
                                      <a:pt x="216" y="247"/>
                                    </a:lnTo>
                                    <a:lnTo>
                                      <a:pt x="198" y="260"/>
                                    </a:lnTo>
                                    <a:lnTo>
                                      <a:pt x="179" y="268"/>
                                    </a:lnTo>
                                    <a:lnTo>
                                      <a:pt x="156" y="274"/>
                                    </a:lnTo>
                                    <a:lnTo>
                                      <a:pt x="129" y="276"/>
                                    </a:lnTo>
                                    <a:lnTo>
                                      <a:pt x="101" y="272"/>
                                    </a:lnTo>
                                    <a:lnTo>
                                      <a:pt x="73" y="263"/>
                                    </a:lnTo>
                                    <a:lnTo>
                                      <a:pt x="50" y="247"/>
                                    </a:lnTo>
                                    <a:lnTo>
                                      <a:pt x="29" y="227"/>
                                    </a:lnTo>
                                    <a:lnTo>
                                      <a:pt x="14" y="202"/>
                                    </a:lnTo>
                                    <a:lnTo>
                                      <a:pt x="4" y="172"/>
                                    </a:lnTo>
                                    <a:lnTo>
                                      <a:pt x="0" y="138"/>
                                    </a:lnTo>
                                    <a:lnTo>
                                      <a:pt x="0" y="137"/>
                                    </a:lnTo>
                                    <a:lnTo>
                                      <a:pt x="3" y="105"/>
                                    </a:lnTo>
                                    <a:lnTo>
                                      <a:pt x="13" y="76"/>
                                    </a:lnTo>
                                    <a:lnTo>
                                      <a:pt x="28" y="51"/>
                                    </a:lnTo>
                                    <a:lnTo>
                                      <a:pt x="46" y="29"/>
                                    </a:lnTo>
                                    <a:lnTo>
                                      <a:pt x="69" y="14"/>
                                    </a:lnTo>
                                    <a:lnTo>
                                      <a:pt x="95" y="3"/>
                                    </a:lnTo>
                                    <a:lnTo>
                                      <a:pt x="125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214" name="Freeform 1431"/>
                            <wps:cNvSpPr>
                              <a:spLocks/>
                            </wps:cNvSpPr>
                            <wps:spPr bwMode="auto">
                              <a:xfrm>
                                <a:off x="5153025" y="180979"/>
                                <a:ext cx="230186" cy="428626"/>
                              </a:xfrm>
                              <a:custGeom>
                                <a:avLst/>
                                <a:gdLst>
                                  <a:gd name="T0" fmla="*/ 131 w 145"/>
                                  <a:gd name="T1" fmla="*/ 0 h 270"/>
                                  <a:gd name="T2" fmla="*/ 135 w 145"/>
                                  <a:gd name="T3" fmla="*/ 1 h 270"/>
                                  <a:gd name="T4" fmla="*/ 139 w 145"/>
                                  <a:gd name="T5" fmla="*/ 2 h 270"/>
                                  <a:gd name="T6" fmla="*/ 142 w 145"/>
                                  <a:gd name="T7" fmla="*/ 5 h 270"/>
                                  <a:gd name="T8" fmla="*/ 143 w 145"/>
                                  <a:gd name="T9" fmla="*/ 9 h 270"/>
                                  <a:gd name="T10" fmla="*/ 145 w 145"/>
                                  <a:gd name="T11" fmla="*/ 13 h 270"/>
                                  <a:gd name="T12" fmla="*/ 143 w 145"/>
                                  <a:gd name="T13" fmla="*/ 18 h 270"/>
                                  <a:gd name="T14" fmla="*/ 142 w 145"/>
                                  <a:gd name="T15" fmla="*/ 22 h 270"/>
                                  <a:gd name="T16" fmla="*/ 139 w 145"/>
                                  <a:gd name="T17" fmla="*/ 24 h 270"/>
                                  <a:gd name="T18" fmla="*/ 137 w 145"/>
                                  <a:gd name="T19" fmla="*/ 27 h 270"/>
                                  <a:gd name="T20" fmla="*/ 131 w 145"/>
                                  <a:gd name="T21" fmla="*/ 27 h 270"/>
                                  <a:gd name="T22" fmla="*/ 110 w 145"/>
                                  <a:gd name="T23" fmla="*/ 31 h 270"/>
                                  <a:gd name="T24" fmla="*/ 91 w 145"/>
                                  <a:gd name="T25" fmla="*/ 38 h 270"/>
                                  <a:gd name="T26" fmla="*/ 73 w 145"/>
                                  <a:gd name="T27" fmla="*/ 49 h 270"/>
                                  <a:gd name="T28" fmla="*/ 58 w 145"/>
                                  <a:gd name="T29" fmla="*/ 63 h 270"/>
                                  <a:gd name="T30" fmla="*/ 44 w 145"/>
                                  <a:gd name="T31" fmla="*/ 82 h 270"/>
                                  <a:gd name="T32" fmla="*/ 35 w 145"/>
                                  <a:gd name="T33" fmla="*/ 105 h 270"/>
                                  <a:gd name="T34" fmla="*/ 28 w 145"/>
                                  <a:gd name="T35" fmla="*/ 129 h 270"/>
                                  <a:gd name="T36" fmla="*/ 25 w 145"/>
                                  <a:gd name="T37" fmla="*/ 160 h 270"/>
                                  <a:gd name="T38" fmla="*/ 25 w 145"/>
                                  <a:gd name="T39" fmla="*/ 257 h 270"/>
                                  <a:gd name="T40" fmla="*/ 25 w 145"/>
                                  <a:gd name="T41" fmla="*/ 261 h 270"/>
                                  <a:gd name="T42" fmla="*/ 24 w 145"/>
                                  <a:gd name="T43" fmla="*/ 265 h 270"/>
                                  <a:gd name="T44" fmla="*/ 21 w 145"/>
                                  <a:gd name="T45" fmla="*/ 268 h 270"/>
                                  <a:gd name="T46" fmla="*/ 17 w 145"/>
                                  <a:gd name="T47" fmla="*/ 269 h 270"/>
                                  <a:gd name="T48" fmla="*/ 13 w 145"/>
                                  <a:gd name="T49" fmla="*/ 270 h 270"/>
                                  <a:gd name="T50" fmla="*/ 9 w 145"/>
                                  <a:gd name="T51" fmla="*/ 269 h 270"/>
                                  <a:gd name="T52" fmla="*/ 6 w 145"/>
                                  <a:gd name="T53" fmla="*/ 268 h 270"/>
                                  <a:gd name="T54" fmla="*/ 3 w 145"/>
                                  <a:gd name="T55" fmla="*/ 265 h 270"/>
                                  <a:gd name="T56" fmla="*/ 0 w 145"/>
                                  <a:gd name="T57" fmla="*/ 261 h 270"/>
                                  <a:gd name="T58" fmla="*/ 0 w 145"/>
                                  <a:gd name="T59" fmla="*/ 257 h 270"/>
                                  <a:gd name="T60" fmla="*/ 0 w 145"/>
                                  <a:gd name="T61" fmla="*/ 15 h 270"/>
                                  <a:gd name="T62" fmla="*/ 0 w 145"/>
                                  <a:gd name="T63" fmla="*/ 11 h 270"/>
                                  <a:gd name="T64" fmla="*/ 3 w 145"/>
                                  <a:gd name="T65" fmla="*/ 7 h 270"/>
                                  <a:gd name="T66" fmla="*/ 6 w 145"/>
                                  <a:gd name="T67" fmla="*/ 4 h 270"/>
                                  <a:gd name="T68" fmla="*/ 9 w 145"/>
                                  <a:gd name="T69" fmla="*/ 2 h 270"/>
                                  <a:gd name="T70" fmla="*/ 13 w 145"/>
                                  <a:gd name="T71" fmla="*/ 2 h 270"/>
                                  <a:gd name="T72" fmla="*/ 17 w 145"/>
                                  <a:gd name="T73" fmla="*/ 2 h 270"/>
                                  <a:gd name="T74" fmla="*/ 21 w 145"/>
                                  <a:gd name="T75" fmla="*/ 4 h 270"/>
                                  <a:gd name="T76" fmla="*/ 24 w 145"/>
                                  <a:gd name="T77" fmla="*/ 7 h 270"/>
                                  <a:gd name="T78" fmla="*/ 25 w 145"/>
                                  <a:gd name="T79" fmla="*/ 11 h 270"/>
                                  <a:gd name="T80" fmla="*/ 25 w 145"/>
                                  <a:gd name="T81" fmla="*/ 15 h 270"/>
                                  <a:gd name="T82" fmla="*/ 25 w 145"/>
                                  <a:gd name="T83" fmla="*/ 78 h 270"/>
                                  <a:gd name="T84" fmla="*/ 39 w 145"/>
                                  <a:gd name="T85" fmla="*/ 55 h 270"/>
                                  <a:gd name="T86" fmla="*/ 55 w 145"/>
                                  <a:gd name="T87" fmla="*/ 36 h 270"/>
                                  <a:gd name="T88" fmla="*/ 73 w 145"/>
                                  <a:gd name="T89" fmla="*/ 20 h 270"/>
                                  <a:gd name="T90" fmla="*/ 93 w 145"/>
                                  <a:gd name="T91" fmla="*/ 9 h 270"/>
                                  <a:gd name="T92" fmla="*/ 112 w 145"/>
                                  <a:gd name="T93" fmla="*/ 2 h 270"/>
                                  <a:gd name="T94" fmla="*/ 131 w 145"/>
                                  <a:gd name="T95" fmla="*/ 0 h 2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</a:cxnLst>
                                <a:rect l="0" t="0" r="r" b="b"/>
                                <a:pathLst>
                                  <a:path w="145" h="270">
                                    <a:moveTo>
                                      <a:pt x="131" y="0"/>
                                    </a:moveTo>
                                    <a:lnTo>
                                      <a:pt x="135" y="1"/>
                                    </a:lnTo>
                                    <a:lnTo>
                                      <a:pt x="139" y="2"/>
                                    </a:lnTo>
                                    <a:lnTo>
                                      <a:pt x="142" y="5"/>
                                    </a:lnTo>
                                    <a:lnTo>
                                      <a:pt x="143" y="9"/>
                                    </a:lnTo>
                                    <a:lnTo>
                                      <a:pt x="145" y="13"/>
                                    </a:lnTo>
                                    <a:lnTo>
                                      <a:pt x="143" y="18"/>
                                    </a:lnTo>
                                    <a:lnTo>
                                      <a:pt x="142" y="22"/>
                                    </a:lnTo>
                                    <a:lnTo>
                                      <a:pt x="139" y="24"/>
                                    </a:lnTo>
                                    <a:lnTo>
                                      <a:pt x="137" y="27"/>
                                    </a:lnTo>
                                    <a:lnTo>
                                      <a:pt x="131" y="27"/>
                                    </a:lnTo>
                                    <a:lnTo>
                                      <a:pt x="110" y="31"/>
                                    </a:lnTo>
                                    <a:lnTo>
                                      <a:pt x="91" y="38"/>
                                    </a:lnTo>
                                    <a:lnTo>
                                      <a:pt x="73" y="49"/>
                                    </a:lnTo>
                                    <a:lnTo>
                                      <a:pt x="58" y="63"/>
                                    </a:lnTo>
                                    <a:lnTo>
                                      <a:pt x="44" y="82"/>
                                    </a:lnTo>
                                    <a:lnTo>
                                      <a:pt x="35" y="105"/>
                                    </a:lnTo>
                                    <a:lnTo>
                                      <a:pt x="28" y="129"/>
                                    </a:lnTo>
                                    <a:lnTo>
                                      <a:pt x="25" y="160"/>
                                    </a:lnTo>
                                    <a:lnTo>
                                      <a:pt x="25" y="257"/>
                                    </a:lnTo>
                                    <a:lnTo>
                                      <a:pt x="25" y="261"/>
                                    </a:lnTo>
                                    <a:lnTo>
                                      <a:pt x="24" y="265"/>
                                    </a:lnTo>
                                    <a:lnTo>
                                      <a:pt x="21" y="268"/>
                                    </a:lnTo>
                                    <a:lnTo>
                                      <a:pt x="17" y="269"/>
                                    </a:lnTo>
                                    <a:lnTo>
                                      <a:pt x="13" y="270"/>
                                    </a:lnTo>
                                    <a:lnTo>
                                      <a:pt x="9" y="269"/>
                                    </a:lnTo>
                                    <a:lnTo>
                                      <a:pt x="6" y="268"/>
                                    </a:lnTo>
                                    <a:lnTo>
                                      <a:pt x="3" y="265"/>
                                    </a:lnTo>
                                    <a:lnTo>
                                      <a:pt x="0" y="261"/>
                                    </a:lnTo>
                                    <a:lnTo>
                                      <a:pt x="0" y="257"/>
                                    </a:lnTo>
                                    <a:lnTo>
                                      <a:pt x="0" y="15"/>
                                    </a:lnTo>
                                    <a:lnTo>
                                      <a:pt x="0" y="11"/>
                                    </a:lnTo>
                                    <a:lnTo>
                                      <a:pt x="3" y="7"/>
                                    </a:lnTo>
                                    <a:lnTo>
                                      <a:pt x="6" y="4"/>
                                    </a:lnTo>
                                    <a:lnTo>
                                      <a:pt x="9" y="2"/>
                                    </a:lnTo>
                                    <a:lnTo>
                                      <a:pt x="13" y="2"/>
                                    </a:lnTo>
                                    <a:lnTo>
                                      <a:pt x="17" y="2"/>
                                    </a:lnTo>
                                    <a:lnTo>
                                      <a:pt x="21" y="4"/>
                                    </a:lnTo>
                                    <a:lnTo>
                                      <a:pt x="24" y="7"/>
                                    </a:lnTo>
                                    <a:lnTo>
                                      <a:pt x="25" y="11"/>
                                    </a:lnTo>
                                    <a:lnTo>
                                      <a:pt x="25" y="15"/>
                                    </a:lnTo>
                                    <a:lnTo>
                                      <a:pt x="25" y="78"/>
                                    </a:lnTo>
                                    <a:lnTo>
                                      <a:pt x="39" y="55"/>
                                    </a:lnTo>
                                    <a:lnTo>
                                      <a:pt x="55" y="36"/>
                                    </a:lnTo>
                                    <a:lnTo>
                                      <a:pt x="73" y="20"/>
                                    </a:lnTo>
                                    <a:lnTo>
                                      <a:pt x="93" y="9"/>
                                    </a:lnTo>
                                    <a:lnTo>
                                      <a:pt x="112" y="2"/>
                                    </a:lnTo>
                                    <a:lnTo>
                                      <a:pt x="131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215" name="Freeform 1432"/>
                            <wps:cNvSpPr>
                              <a:spLocks/>
                            </wps:cNvSpPr>
                            <wps:spPr bwMode="auto">
                              <a:xfrm>
                                <a:off x="5422899" y="177806"/>
                                <a:ext cx="311147" cy="436563"/>
                              </a:xfrm>
                              <a:custGeom>
                                <a:avLst/>
                                <a:gdLst>
                                  <a:gd name="T0" fmla="*/ 127 w 196"/>
                                  <a:gd name="T1" fmla="*/ 3 h 275"/>
                                  <a:gd name="T2" fmla="*/ 182 w 196"/>
                                  <a:gd name="T3" fmla="*/ 25 h 275"/>
                                  <a:gd name="T4" fmla="*/ 188 w 196"/>
                                  <a:gd name="T5" fmla="*/ 29 h 275"/>
                                  <a:gd name="T6" fmla="*/ 189 w 196"/>
                                  <a:gd name="T7" fmla="*/ 36 h 275"/>
                                  <a:gd name="T8" fmla="*/ 185 w 196"/>
                                  <a:gd name="T9" fmla="*/ 44 h 275"/>
                                  <a:gd name="T10" fmla="*/ 177 w 196"/>
                                  <a:gd name="T11" fmla="*/ 49 h 275"/>
                                  <a:gd name="T12" fmla="*/ 170 w 196"/>
                                  <a:gd name="T13" fmla="*/ 46 h 275"/>
                                  <a:gd name="T14" fmla="*/ 122 w 196"/>
                                  <a:gd name="T15" fmla="*/ 26 h 275"/>
                                  <a:gd name="T16" fmla="*/ 77 w 196"/>
                                  <a:gd name="T17" fmla="*/ 26 h 275"/>
                                  <a:gd name="T18" fmla="*/ 48 w 196"/>
                                  <a:gd name="T19" fmla="*/ 43 h 275"/>
                                  <a:gd name="T20" fmla="*/ 37 w 196"/>
                                  <a:gd name="T21" fmla="*/ 71 h 275"/>
                                  <a:gd name="T22" fmla="*/ 39 w 196"/>
                                  <a:gd name="T23" fmla="*/ 84 h 275"/>
                                  <a:gd name="T24" fmla="*/ 60 w 196"/>
                                  <a:gd name="T25" fmla="*/ 104 h 275"/>
                                  <a:gd name="T26" fmla="*/ 92 w 196"/>
                                  <a:gd name="T27" fmla="*/ 118 h 275"/>
                                  <a:gd name="T28" fmla="*/ 129 w 196"/>
                                  <a:gd name="T29" fmla="*/ 129 h 275"/>
                                  <a:gd name="T30" fmla="*/ 162 w 196"/>
                                  <a:gd name="T31" fmla="*/ 143 h 275"/>
                                  <a:gd name="T32" fmla="*/ 187 w 196"/>
                                  <a:gd name="T33" fmla="*/ 163 h 275"/>
                                  <a:gd name="T34" fmla="*/ 196 w 196"/>
                                  <a:gd name="T35" fmla="*/ 196 h 275"/>
                                  <a:gd name="T36" fmla="*/ 193 w 196"/>
                                  <a:gd name="T37" fmla="*/ 220 h 275"/>
                                  <a:gd name="T38" fmla="*/ 170 w 196"/>
                                  <a:gd name="T39" fmla="*/ 254 h 275"/>
                                  <a:gd name="T40" fmla="*/ 130 w 196"/>
                                  <a:gd name="T41" fmla="*/ 272 h 275"/>
                                  <a:gd name="T42" fmla="*/ 79 w 196"/>
                                  <a:gd name="T43" fmla="*/ 272 h 275"/>
                                  <a:gd name="T44" fmla="*/ 26 w 196"/>
                                  <a:gd name="T45" fmla="*/ 254 h 275"/>
                                  <a:gd name="T46" fmla="*/ 2 w 196"/>
                                  <a:gd name="T47" fmla="*/ 238 h 275"/>
                                  <a:gd name="T48" fmla="*/ 0 w 196"/>
                                  <a:gd name="T49" fmla="*/ 231 h 275"/>
                                  <a:gd name="T50" fmla="*/ 4 w 196"/>
                                  <a:gd name="T51" fmla="*/ 223 h 275"/>
                                  <a:gd name="T52" fmla="*/ 12 w 196"/>
                                  <a:gd name="T53" fmla="*/ 218 h 275"/>
                                  <a:gd name="T54" fmla="*/ 20 w 196"/>
                                  <a:gd name="T55" fmla="*/ 221 h 275"/>
                                  <a:gd name="T56" fmla="*/ 77 w 196"/>
                                  <a:gd name="T57" fmla="*/ 247 h 275"/>
                                  <a:gd name="T58" fmla="*/ 127 w 196"/>
                                  <a:gd name="T59" fmla="*/ 249 h 275"/>
                                  <a:gd name="T60" fmla="*/ 159 w 196"/>
                                  <a:gd name="T61" fmla="*/ 232 h 275"/>
                                  <a:gd name="T62" fmla="*/ 171 w 196"/>
                                  <a:gd name="T63" fmla="*/ 201 h 275"/>
                                  <a:gd name="T64" fmla="*/ 169 w 196"/>
                                  <a:gd name="T65" fmla="*/ 185 h 275"/>
                                  <a:gd name="T66" fmla="*/ 149 w 196"/>
                                  <a:gd name="T67" fmla="*/ 166 h 275"/>
                                  <a:gd name="T68" fmla="*/ 119 w 196"/>
                                  <a:gd name="T69" fmla="*/ 152 h 275"/>
                                  <a:gd name="T70" fmla="*/ 83 w 196"/>
                                  <a:gd name="T71" fmla="*/ 141 h 275"/>
                                  <a:gd name="T72" fmla="*/ 48 w 196"/>
                                  <a:gd name="T73" fmla="*/ 129 h 275"/>
                                  <a:gd name="T74" fmla="*/ 22 w 196"/>
                                  <a:gd name="T75" fmla="*/ 108 h 275"/>
                                  <a:gd name="T76" fmla="*/ 12 w 196"/>
                                  <a:gd name="T77" fmla="*/ 75 h 275"/>
                                  <a:gd name="T78" fmla="*/ 15 w 196"/>
                                  <a:gd name="T79" fmla="*/ 54 h 275"/>
                                  <a:gd name="T80" fmla="*/ 35 w 196"/>
                                  <a:gd name="T81" fmla="*/ 21 h 275"/>
                                  <a:gd name="T82" fmla="*/ 74 w 196"/>
                                  <a:gd name="T83" fmla="*/ 3 h 27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</a:cxnLst>
                                <a:rect l="0" t="0" r="r" b="b"/>
                                <a:pathLst>
                                  <a:path w="196" h="275">
                                    <a:moveTo>
                                      <a:pt x="97" y="0"/>
                                    </a:moveTo>
                                    <a:lnTo>
                                      <a:pt x="127" y="3"/>
                                    </a:lnTo>
                                    <a:lnTo>
                                      <a:pt x="156" y="11"/>
                                    </a:lnTo>
                                    <a:lnTo>
                                      <a:pt x="182" y="25"/>
                                    </a:lnTo>
                                    <a:lnTo>
                                      <a:pt x="185" y="26"/>
                                    </a:lnTo>
                                    <a:lnTo>
                                      <a:pt x="188" y="29"/>
                                    </a:lnTo>
                                    <a:lnTo>
                                      <a:pt x="189" y="32"/>
                                    </a:lnTo>
                                    <a:lnTo>
                                      <a:pt x="189" y="36"/>
                                    </a:lnTo>
                                    <a:lnTo>
                                      <a:pt x="188" y="40"/>
                                    </a:lnTo>
                                    <a:lnTo>
                                      <a:pt x="185" y="44"/>
                                    </a:lnTo>
                                    <a:lnTo>
                                      <a:pt x="182" y="47"/>
                                    </a:lnTo>
                                    <a:lnTo>
                                      <a:pt x="177" y="49"/>
                                    </a:lnTo>
                                    <a:lnTo>
                                      <a:pt x="173" y="47"/>
                                    </a:lnTo>
                                    <a:lnTo>
                                      <a:pt x="170" y="46"/>
                                    </a:lnTo>
                                    <a:lnTo>
                                      <a:pt x="147" y="35"/>
                                    </a:lnTo>
                                    <a:lnTo>
                                      <a:pt x="122" y="26"/>
                                    </a:lnTo>
                                    <a:lnTo>
                                      <a:pt x="97" y="25"/>
                                    </a:lnTo>
                                    <a:lnTo>
                                      <a:pt x="77" y="26"/>
                                    </a:lnTo>
                                    <a:lnTo>
                                      <a:pt x="60" y="33"/>
                                    </a:lnTo>
                                    <a:lnTo>
                                      <a:pt x="48" y="43"/>
                                    </a:lnTo>
                                    <a:lnTo>
                                      <a:pt x="39" y="55"/>
                                    </a:lnTo>
                                    <a:lnTo>
                                      <a:pt x="37" y="71"/>
                                    </a:lnTo>
                                    <a:lnTo>
                                      <a:pt x="37" y="72"/>
                                    </a:lnTo>
                                    <a:lnTo>
                                      <a:pt x="39" y="84"/>
                                    </a:lnTo>
                                    <a:lnTo>
                                      <a:pt x="48" y="96"/>
                                    </a:lnTo>
                                    <a:lnTo>
                                      <a:pt x="60" y="104"/>
                                    </a:lnTo>
                                    <a:lnTo>
                                      <a:pt x="75" y="111"/>
                                    </a:lnTo>
                                    <a:lnTo>
                                      <a:pt x="92" y="118"/>
                                    </a:lnTo>
                                    <a:lnTo>
                                      <a:pt x="110" y="123"/>
                                    </a:lnTo>
                                    <a:lnTo>
                                      <a:pt x="129" y="129"/>
                                    </a:lnTo>
                                    <a:lnTo>
                                      <a:pt x="145" y="134"/>
                                    </a:lnTo>
                                    <a:lnTo>
                                      <a:pt x="162" y="143"/>
                                    </a:lnTo>
                                    <a:lnTo>
                                      <a:pt x="176" y="152"/>
                                    </a:lnTo>
                                    <a:lnTo>
                                      <a:pt x="187" y="163"/>
                                    </a:lnTo>
                                    <a:lnTo>
                                      <a:pt x="195" y="178"/>
                                    </a:lnTo>
                                    <a:lnTo>
                                      <a:pt x="196" y="196"/>
                                    </a:lnTo>
                                    <a:lnTo>
                                      <a:pt x="196" y="198"/>
                                    </a:lnTo>
                                    <a:lnTo>
                                      <a:pt x="193" y="220"/>
                                    </a:lnTo>
                                    <a:lnTo>
                                      <a:pt x="184" y="239"/>
                                    </a:lnTo>
                                    <a:lnTo>
                                      <a:pt x="170" y="254"/>
                                    </a:lnTo>
                                    <a:lnTo>
                                      <a:pt x="152" y="265"/>
                                    </a:lnTo>
                                    <a:lnTo>
                                      <a:pt x="130" y="272"/>
                                    </a:lnTo>
                                    <a:lnTo>
                                      <a:pt x="105" y="275"/>
                                    </a:lnTo>
                                    <a:lnTo>
                                      <a:pt x="79" y="272"/>
                                    </a:lnTo>
                                    <a:lnTo>
                                      <a:pt x="52" y="265"/>
                                    </a:lnTo>
                                    <a:lnTo>
                                      <a:pt x="26" y="254"/>
                                    </a:lnTo>
                                    <a:lnTo>
                                      <a:pt x="4" y="241"/>
                                    </a:lnTo>
                                    <a:lnTo>
                                      <a:pt x="2" y="238"/>
                                    </a:lnTo>
                                    <a:lnTo>
                                      <a:pt x="0" y="235"/>
                                    </a:lnTo>
                                    <a:lnTo>
                                      <a:pt x="0" y="231"/>
                                    </a:lnTo>
                                    <a:lnTo>
                                      <a:pt x="1" y="227"/>
                                    </a:lnTo>
                                    <a:lnTo>
                                      <a:pt x="4" y="223"/>
                                    </a:lnTo>
                                    <a:lnTo>
                                      <a:pt x="6" y="220"/>
                                    </a:lnTo>
                                    <a:lnTo>
                                      <a:pt x="12" y="218"/>
                                    </a:lnTo>
                                    <a:lnTo>
                                      <a:pt x="16" y="220"/>
                                    </a:lnTo>
                                    <a:lnTo>
                                      <a:pt x="20" y="221"/>
                                    </a:lnTo>
                                    <a:lnTo>
                                      <a:pt x="48" y="238"/>
                                    </a:lnTo>
                                    <a:lnTo>
                                      <a:pt x="77" y="247"/>
                                    </a:lnTo>
                                    <a:lnTo>
                                      <a:pt x="108" y="252"/>
                                    </a:lnTo>
                                    <a:lnTo>
                                      <a:pt x="127" y="249"/>
                                    </a:lnTo>
                                    <a:lnTo>
                                      <a:pt x="145" y="242"/>
                                    </a:lnTo>
                                    <a:lnTo>
                                      <a:pt x="159" y="232"/>
                                    </a:lnTo>
                                    <a:lnTo>
                                      <a:pt x="167" y="218"/>
                                    </a:lnTo>
                                    <a:lnTo>
                                      <a:pt x="171" y="201"/>
                                    </a:lnTo>
                                    <a:lnTo>
                                      <a:pt x="171" y="201"/>
                                    </a:lnTo>
                                    <a:lnTo>
                                      <a:pt x="169" y="185"/>
                                    </a:lnTo>
                                    <a:lnTo>
                                      <a:pt x="160" y="174"/>
                                    </a:lnTo>
                                    <a:lnTo>
                                      <a:pt x="149" y="166"/>
                                    </a:lnTo>
                                    <a:lnTo>
                                      <a:pt x="136" y="159"/>
                                    </a:lnTo>
                                    <a:lnTo>
                                      <a:pt x="119" y="152"/>
                                    </a:lnTo>
                                    <a:lnTo>
                                      <a:pt x="101" y="147"/>
                                    </a:lnTo>
                                    <a:lnTo>
                                      <a:pt x="83" y="141"/>
                                    </a:lnTo>
                                    <a:lnTo>
                                      <a:pt x="64" y="136"/>
                                    </a:lnTo>
                                    <a:lnTo>
                                      <a:pt x="48" y="129"/>
                                    </a:lnTo>
                                    <a:lnTo>
                                      <a:pt x="34" y="119"/>
                                    </a:lnTo>
                                    <a:lnTo>
                                      <a:pt x="22" y="108"/>
                                    </a:lnTo>
                                    <a:lnTo>
                                      <a:pt x="15" y="93"/>
                                    </a:lnTo>
                                    <a:lnTo>
                                      <a:pt x="12" y="75"/>
                                    </a:lnTo>
                                    <a:lnTo>
                                      <a:pt x="12" y="73"/>
                                    </a:lnTo>
                                    <a:lnTo>
                                      <a:pt x="15" y="54"/>
                                    </a:lnTo>
                                    <a:lnTo>
                                      <a:pt x="23" y="36"/>
                                    </a:lnTo>
                                    <a:lnTo>
                                      <a:pt x="35" y="21"/>
                                    </a:lnTo>
                                    <a:lnTo>
                                      <a:pt x="53" y="10"/>
                                    </a:lnTo>
                                    <a:lnTo>
                                      <a:pt x="74" y="3"/>
                                    </a:lnTo>
                                    <a:lnTo>
                                      <a:pt x="97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216" name="AutoShape 3"/>
                            <wps:cNvSpPr>
                              <a:spLocks noChangeAspect="1" noChangeArrowheads="1" noTextEdit="1"/>
                            </wps:cNvSpPr>
                            <wps:spPr bwMode="auto">
                              <a:xfrm>
                                <a:off x="0" y="0"/>
                                <a:ext cx="5734046" cy="60959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</wpg:wgp>
                      </a:graphicData>
                    </a:graphic>
                  </wp:inline>
                </w:drawing>
              </mc:Choice>
              <mc:Fallback>
                <w:pict>
                  <v:group w14:anchorId="081800D4" id="Group 201" o:spid="_x0000_s1026" style="width:114.8pt;height:12.2pt;mso-position-horizontal-relative:char;mso-position-vertical-relative:line" coordsize="57340,61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">
                    <o:lock v:ext="edit" aspectratio="t"/>
                    <v:shape id="Freeform 1419" o:spid="_x0000_s1027" style="position:absolute;top:222;width:4492;height:5921;visibility:visible;mso-wrap-style:square;v-text-anchor:top" coordsize="283,3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" path="m137,r32,3l199,8r28,10l253,32r8,7l266,50r3,14l266,79r-8,11l247,98r-15,3l225,100r-7,-2l213,95,187,82,162,73,137,71r-20,2l102,80,93,90r-2,12l91,104r1,9l96,123r10,7l121,137r20,7l168,151r30,8l222,170r22,12l261,196r11,18l280,235r3,25l283,261r-4,28l269,314r-14,20l235,351r-25,12l181,370r-31,3l115,370,80,362,47,348,15,329,7,322,1,311,,300,3,285r8,-11l22,265r15,-2l51,265r8,5l81,283r22,11l126,300r25,3l173,300r17,-7l201,283r2,-15l203,267r-1,-9l198,250r-8,-7l177,236r-19,-8l130,221r-24,-7l82,206,62,198,44,187,30,173,20,156,14,136,12,111r,-2l15,83,23,60,38,39,58,22,81,10,107,3,137,xe" fillcolor="black" strokeweight="0">
                      <v:path arrowok="t" o:connecttype="custom" o:connectlocs="268288,4762;360364,28575;414339,61912;427039,101600;409576,142875;368301,160337;346076,155575;296863,130175;217488,112712;161926,127000;144463,161925;146050,179387;168276,206375;223838,228600;314326,252412;387351,288925;431801,339725;449264,412750;442914,458787;404814,530225;333376,576262;238126,592137;127000,574675;23813,522287;1588,493712;4763,452437;34925,420687;80963,420687;128588,449262;200026,476250;274638,476250;319089,449262;322264,423862;314326,396875;280988,374650;206376,350837;130175,327025;69850,296862;31750,247650;19050,176212;23813,131762;60325,61912;128588,15875;217488,0" o:connectangles="0,0,0,0,0,0,0,0,0,0,0,0,0,0,0,0,0,0,0,0,0,0,0,0,0,0,0,0,0,0,0,0,0,0,0,0,0,0,0,0,0,0,0,0"/>
                    </v:shape>
                    <v:shape id="Freeform 1420" o:spid="_x0000_s1028" style="position:absolute;left:4952;top:1587;width:4017;height:4572;visibility:visible;mso-wrap-style:square;v-text-anchor:top" coordsize="253,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" path="m144,r29,1l199,7r21,11l239,30r6,6l249,45r2,13l249,72r-9,11l229,90r-13,2l202,90,192,84,179,76,163,69,144,67r-19,3l110,77,96,90,85,105r-5,18l77,142r,1l80,164r5,18l96,197r14,13l128,218r19,3l166,218r17,-7l199,201r3,-2l207,196r6,-1l220,193r12,3l243,204r7,10l253,228r-3,14l242,253r-15,11l210,275r-19,7l169,286r-25,2l110,284,78,273,52,257,30,235,14,208,4,178,,145r,-2l4,110,14,80,30,54,52,32,80,14,110,3,144,xe" fillcolor="black" strokeweight="0">
                      <v:path arrowok="t" o:connecttype="custom" o:connectlocs="228601,0;274639,1587;315914,11112;349251,28575;379414,47625;388939,57150;395289,71437;398464,92075;395289,114300;381001,131762;363539,142875;342901,146050;320676,142875;304801,133350;284164,120650;258763,109537;228601,106362;198438,111125;174626,122237;152401,142875;134938,166687;127000,195262;122238,225425;122238,227012;127000,260349;134938,288924;152401,312737;174626,333374;203201,346074;233363,350837;263526,346074;290514,334962;315914,319087;320676,315912;328614,311149;338139,309562;349251,306387;368301,311149;385764,323849;396876,339724;401639,361949;396876,384174;384176,401637;360364,419099;333376,436562;303214,447674;268289,454024;228601,457199;174626,450849;123825,433387;82550,407987;47625,373062;22225,330199;6350,282574;0,230187;0,227012;6350,174625;22225,127000;47625,85725;82550,50800;127000,22225;174626,4762;228601,0" o:connectangles="0,0,0,0,0,0,0,0,0,0,0,0,0,0,0,0,0,0,0,0,0,0,0,0,0,0,0,0,0,0,0,0,0,0,0,0,0,0,0,0,0,0,0,0,0,0,0,0,0,0,0,0,0,0,0,0,0,0,0,0,0,0,0"/>
                    </v:shape>
                    <v:shape id="Freeform 1421" o:spid="_x0000_s1029" style="position:absolute;left:9255;top:1587;width:4730;height:4572;visibility:visible;mso-wrap-style:square;v-text-anchor:top" coordsize="298,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" path="m148,67r-21,3l110,77,96,90,85,105r-6,18l77,142r,1l79,164r7,18l97,197r14,13l129,218r20,3l170,218r18,-8l202,197r11,-15l220,164r1,-19l221,143r-3,-19l211,106,202,90,187,77,169,70,148,67xm149,r36,3l217,14r27,16l266,52r18,28l295,109r3,33l298,143r-3,34l284,207r-18,26l243,257r-28,16l184,284r-36,4l114,284,82,273,55,257,31,235,15,208,4,178,,145r,-2l4,110,15,80,31,54,55,32,82,14,114,3,149,xe" fillcolor="black" strokeweight="0">
                      <v:path arrowok="t" o:connecttype="custom" o:connectlocs="234949,106362;201611,111125;174624,122237;152399,142875;134937,166687;125412,195262;122237,225425;122237,227012;125412,260349;136524,288924;153987,312737;176211,333374;204786,346074;236536,350837;269873,346074;298448,333374;320673,312737;338135,288924;349248,260349;350835,230187;350835,227012;346073,196850;334960,168275;320673,142875;296861,122237;268286,111125;234949,106362;236536,0;293686,4762;344485,22225;387348,47625;422272,82550;450847,127000;468310,173037;473072,225425;473072,227012;468310,280987;450847,328612;422272,369887;385760,407987;341310,433387;292098,450849;234949,457199;180974,450849;130174,433387;87312,407987;49212,373062;23812,330199;6350,282574;0,230187;0,227012;6350,174625;23812,127000;49212,85725;87312,50800;130174,22225;180974,4762;236536,0" o:connectangles="0,0,0,0,0,0,0,0,0,0,0,0,0,0,0,0,0,0,0,0,0,0,0,0,0,0,0,0,0,0,0,0,0,0,0,0,0,0,0,0,0,0,0,0,0,0,0,0,0,0,0,0,0,0,0,0,0,0"/>
                      <o:lock v:ext="edit" verticies="t"/>
                    </v:shape>
                    <v:shape id="Freeform 1422" o:spid="_x0000_s1030" style="position:absolute;left:14208;top:492;width:2873;height:5651;visibility:visible;mso-wrap-style:square;v-text-anchor:top" coordsize="181,3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" path="m74,l89,3r14,8l111,23r3,15l114,73r34,l160,76r11,7l178,94r3,13l178,120r-7,11l160,138r-12,3l114,141r,118l115,270r4,9l127,284r11,2l143,286r2,l148,286r12,2l171,295r7,10l181,319r-3,12l170,341r-10,7l138,353r-23,3l96,355,79,351,64,342,52,331,42,316,37,297,35,272r,-131l33,141,20,138,9,131,2,120,,107,2,94,9,83,20,76,33,73r2,l35,38,38,23,46,11,59,3,74,xe" fillcolor="black" strokeweight="0">
                      <v:path arrowok="t" o:connecttype="custom" o:connectlocs="117476,0;141288,4762;163513,17462;176213,36512;180976,60325;180976,115887;234951,115887;254001,120650;271464,131762;282576,149225;287339,169862;282576,190500;271464,207962;254001,219075;234951,223837;180976,223837;180976,411162;182563,428624;188913,442912;201614,450849;219076,454024;227014,454024;230189,454024;234951,454024;254001,457199;271464,468312;282576,484187;287339,506412;282576,525462;269876,541337;254001,552449;219076,560387;182563,565149;152401,563562;125413,557212;101601,542924;82550,525462;66675,501649;58738,471487;55563,431799;55563,223837;52388,223837;31750,219075;14288,207962;3175,190500;0,169862;3175,149225;14288,131762;31750,120650;52388,115887;55563,115887;55563,60325;60325,36512;73025,17462;93663,4762;117476,0" o:connectangles="0,0,0,0,0,0,0,0,0,0,0,0,0,0,0,0,0,0,0,0,0,0,0,0,0,0,0,0,0,0,0,0,0,0,0,0,0,0,0,0,0,0,0,0,0,0,0,0,0,0,0,0,0,0,0,0"/>
                    </v:shape>
                    <v:shape id="Freeform 1423" o:spid="_x0000_s1031" style="position:absolute;left:17367;top:1587;width:4016;height:4572;visibility:visible;mso-wrap-style:square;v-text-anchor:top" coordsize="253,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" path="m146,r29,1l199,7r22,11l239,30r6,6l250,45r2,13l249,72r-7,11l230,90r-14,2l203,90r-9,-6l180,76,164,69,144,67r-18,3l110,77,96,90r-9,15l80,123r-2,19l78,143r2,21l87,182r9,15l111,210r17,8l148,221r20,-3l184,211r15,-10l203,199r5,-3l214,195r6,-2l234,196r9,8l252,214r1,14l250,242r-8,11l227,264r-17,11l191,282r-22,4l144,288r-34,-4l80,273,52,257,32,235,15,208,4,178,,145r,-2l4,110,15,80,32,54,52,32,80,14,111,3,146,xe" fillcolor="black" strokeweight="0">
                      <v:path arrowok="t" o:connecttype="custom" o:connectlocs="231776,0;277814,1587;315914,11112;350839,28575;379414,47625;388939,57150;396876,71437;400051,92075;395289,114300;384176,131762;365126,142875;342901,146050;322264,142875;307976,133350;285751,120650;260351,109537;228601,106362;200026,111125;174626,122237;152401,142875;138113,166687;127000,195262;123825,225425;123825,227012;127000,260349;138113,288924;152401,312737;176213,333374;203201,346074;234951,350837;266701,346074;292101,334962;315914,319087;322264,315912;330201,311149;339726,309562;349251,306387;371476,311149;385764,323849;400051,339724;401639,361949;396876,384174;384176,401637;360364,419099;333376,436562;303214,447674;268289,454024;228601,457199;174626,450849;127000,433387;82550,407987;50800,373062;23813,330199;6350,282574;0,230187;0,227012;6350,174625;23813,127000;50800,85725;82550,50800;127000,22225;176213,4762;231776,0" o:connectangles="0,0,0,0,0,0,0,0,0,0,0,0,0,0,0,0,0,0,0,0,0,0,0,0,0,0,0,0,0,0,0,0,0,0,0,0,0,0,0,0,0,0,0,0,0,0,0,0,0,0,0,0,0,0,0,0,0,0,0,0,0,0,0"/>
                    </v:shape>
                    <v:shape id="Freeform 1424" o:spid="_x0000_s1032" style="position:absolute;left:21923;width:4016;height:6096;visibility:visible;mso-wrap-style:square;v-text-anchor:top" coordsize="253,3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" path="m40,l55,5r13,8l76,25r3,15l79,144,90,130r13,-12l118,108r20,-7l160,100r27,3l211,112r17,15l242,147r8,26l253,202r,144l250,361r-8,12l230,382r-15,2l198,382r-12,-9l178,361r-3,-15l175,227r-2,-19l167,191,157,180r-12,-7l128,170r-16,3l98,180,87,191r-6,17l79,227r,119l76,361r-8,12l55,382r-15,2l24,382,11,373,3,361,,346,,40,3,25,11,13,24,5,40,xe" fillcolor="black" strokeweight="0">
                      <v:path arrowok="t" o:connecttype="custom" o:connectlocs="63500,0;87313,7938;107950,20638;120650,39688;125413,63500;125413,228600;142876,206375;163513,187325;187326,171450;219076,160338;254001,158750;296864,163513;334964,177800;361951,201613;384176,233363;396876,274638;401639,320675;401639,549275;396876,573088;384176,592138;365126,606425;341314,609600;314326,606425;295276,592138;282576,573088;277814,549275;277814,360363;274639,330200;265113,303213;249238,285750;230188,274638;203201,269875;177801,274638;155576,285750;138113,303213;128588,330200;125413,360363;125413,549275;120650,573088;107950,592138;87313,606425;63500,609600;38100,606425;17463,592138;4763,573088;0,549275;0,63500;4763,39688;17463,20638;38100,7938;63500,0" o:connectangles="0,0,0,0,0,0,0,0,0,0,0,0,0,0,0,0,0,0,0,0,0,0,0,0,0,0,0,0,0,0,0,0,0,0,0,0,0,0,0,0,0,0,0,0,0,0,0,0,0,0,0"/>
                    </v:shape>
                    <v:shape id="Freeform 1425" o:spid="_x0000_s1033" style="position:absolute;left:27082;top:317;width:4191;height:5779;visibility:visible;mso-wrap-style:square;v-text-anchor:top" coordsize="264,3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" path="m26,25r,176l125,201r31,-2l184,190r22,-12l222,160r11,-22l237,113r,-1l235,89,226,69,214,54,198,41,178,31,155,26,127,25,26,25xm12,l130,r32,2l191,9r24,13l236,37r15,21l261,83r3,27l264,112r-3,26l253,161r-14,20l222,197r-22,13l177,219r-26,6l123,226r-97,l26,351r-2,5l22,360r-4,3l12,364,8,363,4,360,1,356,,351,,14,1,8,4,4,8,1,12,xe" fillcolor="black" strokeweight="0">
                      <v:path arrowok="t" o:connecttype="custom" o:connectlocs="41275,39687;41275,319087;198437,319087;247649,315912;292099,301624;327023,282575;352423,254000;369886,219075;376236,179387;376236,177800;373061,141287;358773,109537;339723,85725;314324,65087;282574,49212;246061,41275;201612,39687;41275,39687;19050,0;206374,0;257174,3175;303211,14287;341311,34925;374648,58737;398461,92075;414336,131762;419098,174625;419098,177800;414336,219075;401636,255587;379411,287337;352423,312737;317498,333374;280986,347662;239711,357187;195262,358774;41275,358774;41275,557212;38100,565149;34925,571499;28575,576262;19050,577849;12700,576262;6350,571499;1587,565149;0,557212;0,22225;1587,12700;6350,6350;12700,1587;19050,0" o:connectangles="0,0,0,0,0,0,0,0,0,0,0,0,0,0,0,0,0,0,0,0,0,0,0,0,0,0,0,0,0,0,0,0,0,0,0,0,0,0,0,0,0,0,0,0,0,0,0,0,0,0,0"/>
                      <o:lock v:ext="edit" verticies="t"/>
                    </v:shape>
                    <v:shape id="Freeform 1426" o:spid="_x0000_s1034" style="position:absolute;left:31686;top:1809;width:3588;height:4350;visibility:visible;mso-wrap-style:square;v-text-anchor:top" coordsize="22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" path="m114,127r-26,2l67,135,49,145,37,156r-7,15l27,189r,1l30,207r8,15l51,234r15,9l84,248r19,2l129,247r23,-7l173,228r16,-17l199,192r4,-22l203,139r-25,-5l148,129r-34,-2xm116,r27,1l165,7r19,9l200,29r11,15l220,60r5,20l226,103r,154l226,261r-1,4l222,268r-4,1l214,270r-4,-1l207,268r-3,-3l203,261r-1,-4l202,223r-13,16l173,252r-19,11l130,272r-29,2l81,272,60,268,41,259,24,247,12,232,4,214,,192r,-2l2,168r9,-19l24,134,41,121r22,-9l88,106r27,-1l148,106r29,4l202,116r,-11l199,80,192,59,180,44,162,33,141,26,115,23,88,26,63,31,41,41r-3,1l35,42,31,41,27,40,24,36,23,31r1,-5l26,23r3,-3l31,19,57,9,86,2,116,xe" fillcolor="black" strokeweight="0">
                      <v:path arrowok="t" o:connecttype="custom" o:connectlocs="139700,204788;77787,230188;47625,271463;42862,301626;60325,352426;104775,385763;163512,396876;241299,381001;300037,334963;322262,269876;282574,212725;180974,201613;227012,1588;292099,25400;334962,69850;357187,127000;358774,407988;357187,420688;346074,427038;333374,427038;323849,420688;320674,407988;300037,379413;244474,417513;160337,434976;95250,425451;38100,392113;6350,339726;0,301626;17462,236538;65087,192088;139700,168275;234949,168275;320674,184150;315912,127000;285749,69850;223837,41275;139700,41275;65087,65088;55562,66675;42862,63500;36512,49213;41275,36513;49212,30163;136525,3175" o:connectangles="0,0,0,0,0,0,0,0,0,0,0,0,0,0,0,0,0,0,0,0,0,0,0,0,0,0,0,0,0,0,0,0,0,0,0,0,0,0,0,0,0,0,0,0,0"/>
                      <o:lock v:ext="edit" verticies="t"/>
                    </v:shape>
                    <v:shape id="Freeform 1427" o:spid="_x0000_s1035" style="position:absolute;left:36242;top:1809;width:2286;height:4287;visibility:visible;mso-wrap-style:square;v-text-anchor:top" coordsize="144,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" path="m131,r4,1l139,2r3,3l143,9r1,4l143,18r-1,4l139,24r-4,3l131,27r-21,4l91,38,73,49,56,63,44,82,33,105r-6,24l25,160r,97l25,261r-3,4l19,268r-3,1l12,270,8,269,5,268,1,265,,261r,-4l,15,,11,1,7,4,4,8,2r4,l16,2r3,2l22,7r3,4l25,15r,63l38,55,54,36,73,20,92,9,111,2,131,xe" fillcolor="black" strokeweight="0">
                      <v:path arrowok="t" o:connecttype="custom" o:connectlocs="207963,0;214313,1588;220663,3175;225425,7938;227013,14288;228600,20638;227013,28575;225425,34925;220663,38100;214313,42863;207963,42863;174625,49213;144463,60325;115888,77788;88900,100013;69850,130175;52388,166688;42863,204788;39688,254001;39688,407988;39688,414338;34925,420688;30163,425451;25400,427038;19050,428626;12700,427038;7938,425451;1588,420688;0,414338;0,407988;0,23813;0,17463;1588,11113;6350,6350;12700,3175;19050,3175;25400,3175;30163,6350;34925,11113;39688,17463;39688,23813;39688,123825;60325,87313;85725,57150;115888,31750;146050,14288;176213,3175;207963,0" o:connectangles="0,0,0,0,0,0,0,0,0,0,0,0,0,0,0,0,0,0,0,0,0,0,0,0,0,0,0,0,0,0,0,0,0,0,0,0,0,0,0,0,0,0,0,0,0,0,0,0"/>
                    </v:shape>
                    <v:shape id="Freeform 1428" o:spid="_x0000_s1036" style="position:absolute;left:39084;top:492;width:2540;height:5651;visibility:visible;mso-wrap-style:square;v-text-anchor:top" coordsize="160,3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" path="m53,r4,1l61,4r3,4l66,14r,73l148,87r4,1l156,91r3,3l160,99r-1,4l156,106r-4,3l148,110r-82,l66,280r1,17l72,311r9,9l92,327r12,3l118,331r15,-1l143,328r5,-1l152,327r4,3l159,334r,4l159,341r-1,4l155,346r-4,3l134,353r-20,3l94,353,77,348,61,338,50,324,44,306,41,283r,-173l12,110,8,109,4,106,1,103,,98,1,94,4,91,8,88r4,-1l41,87r,-73l41,9,42,5,45,3,49,1,53,xe" fillcolor="black" strokeweight="0">
                      <v:path arrowok="t" o:connecttype="custom" o:connectlocs="84138,0;90488,1587;96838,6350;101600,12700;104775,22225;104775,138112;234950,138112;241300,139700;247650,144462;252413,149225;254000,157162;252413,163512;247650,168275;241300,173037;234950,174625;104775,174625;104775,444499;106363,471487;114300,493712;128588,507999;146050,519112;165100,523874;187325,525462;211138,523874;227013,520699;234950,519112;241300,519112;247650,523874;252413,530224;252413,536574;252413,541337;250825,547687;246063,549274;239713,554037;212725,560387;180975,565149;149225,560387;122238,552449;96838,536574;79375,514349;69850,485774;65088,449262;65088,174625;19050,174625;12700,173037;6350,168275;1588,163512;0,155575;1588,149225;6350,144462;12700,139700;19050,138112;65088,138112;65088,22225;65088,14287;66675,7937;71438,4762;77788,1587;84138,0" o:connectangles="0,0,0,0,0,0,0,0,0,0,0,0,0,0,0,0,0,0,0,0,0,0,0,0,0,0,0,0,0,0,0,0,0,0,0,0,0,0,0,0,0,0,0,0,0,0,0,0,0,0,0,0,0,0,0,0,0,0,0"/>
                    </v:shape>
                    <v:shape id="Freeform 1429" o:spid="_x0000_s1037" style="position:absolute;left:42417;top:1778;width:3556;height:4318;visibility:visible;mso-wrap-style:square;v-text-anchor:top" coordsize="224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" path="m120,r26,3l169,10r19,12l203,39r13,21l223,83r1,25l224,259r,4l223,267r-3,3l216,271r-4,1l207,271r-2,-1l202,267r-3,-4l199,259r,-145l196,87,190,65,177,47,161,35,140,26,115,22,91,26,69,35,51,50,37,68,27,91r-2,27l25,259r-2,4l22,267r-3,3l16,271r-4,1l8,271,4,270,1,267,,263r,-4l,17,,13,1,9,4,6,8,4r4,l16,4r3,2l22,9r1,4l25,17r,38l37,38,52,22,70,10,93,3,120,xe" fillcolor="black" strokeweight="0">
                      <v:path arrowok="t" o:connecttype="custom" o:connectlocs="190500,0;231775,4762;268288,15875;298450,34925;322263,61912;342900,95250;354013,131762;355600,171449;355600,411161;355600,417511;354013,423861;349250,428623;342900,430211;336550,431798;328613,430211;325438,428623;320675,423861;315913,417511;315913,411161;315913,180974;311150,138112;301625,103187;280988,74612;255588,55562;222250,41275;182563,34925;144463,41275;109538,55562;80963,79375;58738,107950;42863,144462;39688,187324;39688,411161;36513,417511;34925,423861;30163,428623;25400,430211;19050,431798;12700,430211;6350,428623;1588,423861;0,417511;0,411161;0,26987;0,20637;1588,14287;6350,9525;12700,6350;19050,6350;25400,6350;30163,9525;34925,14287;36513,20637;39688,26987;39688,87312;58738,60325;82550,34925;111125,15875;147638,4762;190500,0" o:connectangles="0,0,0,0,0,0,0,0,0,0,0,0,0,0,0,0,0,0,0,0,0,0,0,0,0,0,0,0,0,0,0,0,0,0,0,0,0,0,0,0,0,0,0,0,0,0,0,0,0,0,0,0,0,0,0,0,0,0,0,0"/>
                    </v:shape>
                    <v:shape id="Freeform 1430" o:spid="_x0000_s1038" style="position:absolute;left:46799;top:1778;width:3889;height:4381;visibility:visible;mso-wrap-style:square;v-text-anchor:top" coordsize="245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" path="m124,22l99,26,77,36,58,53,43,73,32,97r-4,29l219,126r-4,-24l209,82,198,62,186,46,168,33,147,26,124,22xm125,r31,3l182,14r22,15l222,51r12,25l242,105r3,31l245,141r-3,3l238,147r-5,1l28,148r4,26l40,198r14,19l69,232r19,11l109,250r22,2l157,249r22,-7l198,231r17,-15l217,214r3,-1l223,213r5,l233,216r2,4l235,224r,3l234,230r-3,4l216,247r-18,13l179,268r-23,6l129,276r-28,-4l73,263,50,247,29,227,14,202,4,172,,138r,-1l3,105,13,76,28,51,46,29,69,14,95,3,125,xe" fillcolor="black" strokeweight="0">
                      <v:path arrowok="t" o:connecttype="custom" o:connectlocs="157162,41275;92075,84137;50800,153987;347662,200025;331787,130175;295275,73025;233362,41275;198437,0;288925,22225;352425,80962;384175,166687;388937,223837;377825,233362;44450,234949;63500,314324;109537,368299;173037,396874;249237,395287;314325,366712;344487,339724;354012,338137;369887,342899;373062,355599;371475,365124;342900,392112;284162,425449;204787,438149;115887,417512;46037,360362;6350,273049;0,217487;20637,120650;73025,46037;150812,4762" o:connectangles="0,0,0,0,0,0,0,0,0,0,0,0,0,0,0,0,0,0,0,0,0,0,0,0,0,0,0,0,0,0,0,0,0,0"/>
                      <o:lock v:ext="edit" verticies="t"/>
                    </v:shape>
                    <v:shape id="Freeform 1431" o:spid="_x0000_s1039" style="position:absolute;left:51530;top:1809;width:2302;height:4287;visibility:visible;mso-wrap-style:square;v-text-anchor:top" coordsize="145,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" path="m131,r4,1l139,2r3,3l143,9r2,4l143,18r-1,4l139,24r-2,3l131,27r-21,4l91,38,73,49,58,63,44,82r-9,23l28,129r-3,31l25,257r,4l24,265r-3,3l17,269r-4,1l9,269,6,268,3,265,,261r,-4l,15,,11,3,7,6,4,9,2r4,l17,2r4,2l24,7r1,4l25,15r,63l39,55,55,36,73,20,93,9,112,2,131,xe" fillcolor="black" strokeweight="0">
                      <v:path arrowok="t" o:connecttype="custom" o:connectlocs="207961,0;214311,1588;220661,3175;225424,7938;227011,14288;230186,20638;227011,28575;225424,34925;220661,38100;217486,42863;207961,42863;174624,49213;144462,60325;115887,77788;92074,100013;69850,130175;55562,166688;44450,204788;39687,254001;39687,407988;39687,414338;38100,420688;33337,425451;26987,427038;20637,428626;14287,427038;9525,425451;4762,420688;0,414338;0,407988;0,23813;0,17463;4762,11113;9525,6350;14287,3175;20637,3175;26987,3175;33337,6350;38100,11113;39687,17463;39687,23813;39687,123825;61912,87313;87312,57150;115887,31750;147637,14288;177799,3175;207961,0" o:connectangles="0,0,0,0,0,0,0,0,0,0,0,0,0,0,0,0,0,0,0,0,0,0,0,0,0,0,0,0,0,0,0,0,0,0,0,0,0,0,0,0,0,0,0,0,0,0,0,0"/>
                    </v:shape>
                    <v:shape id="Freeform 1432" o:spid="_x0000_s1040" style="position:absolute;left:54228;top:1778;width:3112;height:4365;visibility:visible;mso-wrap-style:square;v-text-anchor:top" coordsize="196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" path="m97,r30,3l156,11r26,14l185,26r3,3l189,32r,4l188,40r-3,4l182,47r-5,2l173,47r-3,-1l147,35,122,26,97,25,77,26,60,33,48,43,39,55,37,71r,1l39,84r9,12l60,104r15,7l92,118r18,5l129,129r16,5l162,143r14,9l187,163r8,15l196,196r,2l193,220r-9,19l170,254r-18,11l130,272r-25,3l79,272,52,265,26,254,4,241,2,238,,235r,-4l1,227r3,-4l6,220r6,-2l16,220r4,1l48,238r29,9l108,252r19,-3l145,242r14,-10l167,218r4,-17l171,201r-2,-16l160,174r-11,-8l136,159r-17,-7l101,147,83,141,64,136,48,129,34,119,22,108,15,93,12,75r,-2l15,54,23,36,35,21,53,10,74,3,97,xe" fillcolor="black" strokeweight="0">
                      <v:path arrowok="t" o:connecttype="custom" o:connectlocs="201611,4763;288922,39688;298447,46038;300035,57150;293685,69850;280985,77788;269872,73025;193673,41275;122236,41275;76199,68263;58737,112713;61912,133350;95249,165100;146049,187325;204786,204788;257173,227013;296860,258763;311147,311150;306385,349250;269872,403225;206373,431800;125411,431800;41275,403225;3175,377825;0,366713;6350,354013;19050,346075;31750,350838;122236,392113;201611,395288;252410,368300;271460,319088;268285,293688;236535,263525;188911,241300;131761,223838;76199,204788;34925,171450;19050,119063;23812,85725;55562,33338;117474,4763" o:connectangles="0,0,0,0,0,0,0,0,0,0,0,0,0,0,0,0,0,0,0,0,0,0,0,0,0,0,0,0,0,0,0,0,0,0,0,0,0,0,0,0,0,0"/>
                    </v:shape>
                    <v:rect id="AutoShape 3" o:spid="_x0000_s1041" style="position:absolute;width:57340;height:60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" filled="f" stroked="f">
                      <o:lock v:ext="edit" aspectratio="t" text="t"/>
                    </v:rect>
                    <w10:anchorlock/>
                  </v:group>
                </w:pict>
              </mc:Fallback>
            </mc:AlternateContent>
          </w:r>
        </w:p>
      </w:tc>
      <w:tc>
        <w:tcPr>
          <w:tcW w:w="7148" w:type="dxa"/>
          <w:vAlign w:val="center"/>
        </w:tcPr>
        <w:p w14:paraId="032007BD" w14:textId="38BB99E0" w:rsidR="005D031A" w:rsidRDefault="00262583" w:rsidP="005D031A">
          <w:pPr>
            <w:pStyle w:val="TNRef"/>
          </w:pPr>
          <w:r>
            <w:t>100 West Cromwell Road</w:t>
          </w:r>
        </w:p>
        <w:p w14:paraId="7ED595EE" w14:textId="23166FC1" w:rsidR="005D031A" w:rsidRDefault="00262583" w:rsidP="005D031A">
          <w:pPr>
            <w:pStyle w:val="Titleline2"/>
          </w:pPr>
          <w:r>
            <w:t xml:space="preserve">GLA </w:t>
          </w:r>
          <w:r w:rsidR="00E00DF8">
            <w:t>Overheating Checklist</w:t>
          </w:r>
        </w:p>
        <w:p w14:paraId="62E5C09B" w14:textId="2DFFC5EA" w:rsidR="005D031A" w:rsidRDefault="005D031A" w:rsidP="005D031A">
          <w:pPr>
            <w:pStyle w:val="TNRef"/>
          </w:pPr>
          <w:r>
            <w:t xml:space="preserve">Revision </w:t>
          </w:r>
          <w:r w:rsidR="00E00DF8">
            <w:t xml:space="preserve">00 </w:t>
          </w:r>
          <w:r>
            <w:t xml:space="preserve">| </w:t>
          </w:r>
          <w:r w:rsidR="00E00DF8">
            <w:t>04.04.2019</w:t>
          </w:r>
        </w:p>
      </w:tc>
    </w:tr>
  </w:tbl>
  <w:p w14:paraId="5C73CBFC" w14:textId="77777777" w:rsidR="005D031A" w:rsidRDefault="005D031A" w:rsidP="00FE1CBA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D9F047F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F1E2D06"/>
    <w:multiLevelType w:val="hybridMultilevel"/>
    <w:tmpl w:val="31841C50"/>
    <w:lvl w:ilvl="0" w:tplc="A85C67DE">
      <w:numFmt w:val="bullet"/>
      <w:lvlText w:val="•"/>
      <w:lvlJc w:val="left"/>
      <w:pPr>
        <w:ind w:left="1080" w:hanging="720"/>
      </w:pPr>
      <w:rPr>
        <w:rFonts w:ascii="Calibri Light" w:eastAsiaTheme="minorHAnsi" w:hAnsi="Calibri Light" w:cs="Calibri Light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782355"/>
    <w:multiLevelType w:val="hybridMultilevel"/>
    <w:tmpl w:val="36EA261A"/>
    <w:lvl w:ilvl="0" w:tplc="A85C67DE">
      <w:numFmt w:val="bullet"/>
      <w:lvlText w:val="•"/>
      <w:lvlJc w:val="left"/>
      <w:pPr>
        <w:ind w:left="1080" w:hanging="720"/>
      </w:pPr>
      <w:rPr>
        <w:rFonts w:ascii="Calibri Light" w:eastAsiaTheme="minorHAnsi" w:hAnsi="Calibri Light" w:cs="Calibri Light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8930B7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300C71E2"/>
    <w:multiLevelType w:val="multilevel"/>
    <w:tmpl w:val="5A2E1CA6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0D50F96"/>
    <w:multiLevelType w:val="hybridMultilevel"/>
    <w:tmpl w:val="B49C3800"/>
    <w:lvl w:ilvl="0" w:tplc="AD70232A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9958A1"/>
    <w:multiLevelType w:val="multilevel"/>
    <w:tmpl w:val="08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416179FD"/>
    <w:multiLevelType w:val="hybridMultilevel"/>
    <w:tmpl w:val="63ECCF98"/>
    <w:lvl w:ilvl="0" w:tplc="A85C67DE">
      <w:numFmt w:val="bullet"/>
      <w:lvlText w:val="•"/>
      <w:lvlJc w:val="left"/>
      <w:pPr>
        <w:ind w:left="1080" w:hanging="720"/>
      </w:pPr>
      <w:rPr>
        <w:rFonts w:ascii="Calibri Light" w:eastAsiaTheme="minorHAnsi" w:hAnsi="Calibri Light" w:cs="Calibri Light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2B715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ABC51C4"/>
    <w:multiLevelType w:val="hybridMultilevel"/>
    <w:tmpl w:val="440AA0FE"/>
    <w:lvl w:ilvl="0" w:tplc="A85C67DE">
      <w:numFmt w:val="bullet"/>
      <w:lvlText w:val="•"/>
      <w:lvlJc w:val="left"/>
      <w:pPr>
        <w:ind w:left="1440" w:hanging="720"/>
      </w:pPr>
      <w:rPr>
        <w:rFonts w:ascii="Calibri Light" w:eastAsiaTheme="minorHAnsi" w:hAnsi="Calibri Light" w:cs="Calibri Light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0E40A21"/>
    <w:multiLevelType w:val="hybridMultilevel"/>
    <w:tmpl w:val="ADB0D18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251371"/>
    <w:multiLevelType w:val="hybridMultilevel"/>
    <w:tmpl w:val="F3F002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0769AB"/>
    <w:multiLevelType w:val="hybridMultilevel"/>
    <w:tmpl w:val="2D64D0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5F765A"/>
    <w:multiLevelType w:val="hybridMultilevel"/>
    <w:tmpl w:val="69EACC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C33342"/>
    <w:multiLevelType w:val="hybridMultilevel"/>
    <w:tmpl w:val="4580D62A"/>
    <w:lvl w:ilvl="0" w:tplc="E390887E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A6389D"/>
    <w:multiLevelType w:val="hybridMultilevel"/>
    <w:tmpl w:val="AF725250"/>
    <w:lvl w:ilvl="0" w:tplc="DB1EB2E6"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78455D"/>
    <w:multiLevelType w:val="hybridMultilevel"/>
    <w:tmpl w:val="65EA61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8"/>
  </w:num>
  <w:num w:numId="4">
    <w:abstractNumId w:val="3"/>
  </w:num>
  <w:num w:numId="5">
    <w:abstractNumId w:val="16"/>
  </w:num>
  <w:num w:numId="6">
    <w:abstractNumId w:val="1"/>
  </w:num>
  <w:num w:numId="7">
    <w:abstractNumId w:val="6"/>
  </w:num>
  <w:num w:numId="8">
    <w:abstractNumId w:val="9"/>
  </w:num>
  <w:num w:numId="9">
    <w:abstractNumId w:val="2"/>
  </w:num>
  <w:num w:numId="10">
    <w:abstractNumId w:val="7"/>
  </w:num>
  <w:num w:numId="11">
    <w:abstractNumId w:val="12"/>
  </w:num>
  <w:num w:numId="12">
    <w:abstractNumId w:val="4"/>
  </w:num>
  <w:num w:numId="13">
    <w:abstractNumId w:val="10"/>
  </w:num>
  <w:num w:numId="14">
    <w:abstractNumId w:val="0"/>
  </w:num>
  <w:num w:numId="15">
    <w:abstractNumId w:val="13"/>
  </w:num>
  <w:num w:numId="16">
    <w:abstractNumId w:val="15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styleLockTheme/>
  <w:styleLockQFSet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DF8"/>
    <w:rsid w:val="00003D29"/>
    <w:rsid w:val="00007AE2"/>
    <w:rsid w:val="0002708B"/>
    <w:rsid w:val="00065AB0"/>
    <w:rsid w:val="000A24B5"/>
    <w:rsid w:val="000A3657"/>
    <w:rsid w:val="000B0B26"/>
    <w:rsid w:val="000B1D08"/>
    <w:rsid w:val="000D0F48"/>
    <w:rsid w:val="000E0C8F"/>
    <w:rsid w:val="000F27AD"/>
    <w:rsid w:val="00111648"/>
    <w:rsid w:val="00122E6C"/>
    <w:rsid w:val="001268C6"/>
    <w:rsid w:val="00137126"/>
    <w:rsid w:val="00142832"/>
    <w:rsid w:val="00183067"/>
    <w:rsid w:val="00183E5E"/>
    <w:rsid w:val="001C070D"/>
    <w:rsid w:val="001C2B9E"/>
    <w:rsid w:val="001C4C1E"/>
    <w:rsid w:val="001D288F"/>
    <w:rsid w:val="001D39E0"/>
    <w:rsid w:val="001E2E0F"/>
    <w:rsid w:val="001F18E9"/>
    <w:rsid w:val="00201A5E"/>
    <w:rsid w:val="002147EE"/>
    <w:rsid w:val="00225973"/>
    <w:rsid w:val="00236707"/>
    <w:rsid w:val="00241357"/>
    <w:rsid w:val="00262583"/>
    <w:rsid w:val="0026355D"/>
    <w:rsid w:val="0026385D"/>
    <w:rsid w:val="002711FC"/>
    <w:rsid w:val="002761BA"/>
    <w:rsid w:val="002945FA"/>
    <w:rsid w:val="002A0DFB"/>
    <w:rsid w:val="002B13BE"/>
    <w:rsid w:val="002C2CE3"/>
    <w:rsid w:val="003020EB"/>
    <w:rsid w:val="003104B6"/>
    <w:rsid w:val="003108B6"/>
    <w:rsid w:val="0039361F"/>
    <w:rsid w:val="003B7DE1"/>
    <w:rsid w:val="003C7200"/>
    <w:rsid w:val="00451156"/>
    <w:rsid w:val="00481788"/>
    <w:rsid w:val="004A61E3"/>
    <w:rsid w:val="004A6520"/>
    <w:rsid w:val="004B7881"/>
    <w:rsid w:val="004D4C4D"/>
    <w:rsid w:val="005254FC"/>
    <w:rsid w:val="00525D58"/>
    <w:rsid w:val="0054768C"/>
    <w:rsid w:val="005663F1"/>
    <w:rsid w:val="00581278"/>
    <w:rsid w:val="00581FA9"/>
    <w:rsid w:val="005A44F4"/>
    <w:rsid w:val="005B31E4"/>
    <w:rsid w:val="005B347A"/>
    <w:rsid w:val="005B7A1B"/>
    <w:rsid w:val="005C17C7"/>
    <w:rsid w:val="005C2851"/>
    <w:rsid w:val="005D031A"/>
    <w:rsid w:val="005D44DA"/>
    <w:rsid w:val="005E7EDC"/>
    <w:rsid w:val="00611978"/>
    <w:rsid w:val="00621941"/>
    <w:rsid w:val="00624A2D"/>
    <w:rsid w:val="00650146"/>
    <w:rsid w:val="00663B63"/>
    <w:rsid w:val="00684CEB"/>
    <w:rsid w:val="0069145C"/>
    <w:rsid w:val="006926CC"/>
    <w:rsid w:val="006B1B74"/>
    <w:rsid w:val="006C54E4"/>
    <w:rsid w:val="006D2CA8"/>
    <w:rsid w:val="006E506C"/>
    <w:rsid w:val="006F141F"/>
    <w:rsid w:val="00770D73"/>
    <w:rsid w:val="00783321"/>
    <w:rsid w:val="007B29EE"/>
    <w:rsid w:val="007E2194"/>
    <w:rsid w:val="007E65F5"/>
    <w:rsid w:val="007F4F81"/>
    <w:rsid w:val="00804D93"/>
    <w:rsid w:val="0082089C"/>
    <w:rsid w:val="00851ED7"/>
    <w:rsid w:val="00893AF0"/>
    <w:rsid w:val="008C4C5A"/>
    <w:rsid w:val="00910B61"/>
    <w:rsid w:val="0093710A"/>
    <w:rsid w:val="0094282C"/>
    <w:rsid w:val="009703DD"/>
    <w:rsid w:val="00970E24"/>
    <w:rsid w:val="009854F3"/>
    <w:rsid w:val="0099006B"/>
    <w:rsid w:val="009C4F43"/>
    <w:rsid w:val="009C6DAD"/>
    <w:rsid w:val="009D78A1"/>
    <w:rsid w:val="009E3CC9"/>
    <w:rsid w:val="00A1258E"/>
    <w:rsid w:val="00A2353D"/>
    <w:rsid w:val="00A333D3"/>
    <w:rsid w:val="00A3424A"/>
    <w:rsid w:val="00A343CB"/>
    <w:rsid w:val="00A56A5F"/>
    <w:rsid w:val="00A74054"/>
    <w:rsid w:val="00A740DA"/>
    <w:rsid w:val="00A8044A"/>
    <w:rsid w:val="00AB6DDF"/>
    <w:rsid w:val="00AB6E40"/>
    <w:rsid w:val="00B144EF"/>
    <w:rsid w:val="00B157E1"/>
    <w:rsid w:val="00B20674"/>
    <w:rsid w:val="00B25885"/>
    <w:rsid w:val="00B33C33"/>
    <w:rsid w:val="00B423AA"/>
    <w:rsid w:val="00B53398"/>
    <w:rsid w:val="00B67097"/>
    <w:rsid w:val="00BC1D5D"/>
    <w:rsid w:val="00BD56DD"/>
    <w:rsid w:val="00BE715E"/>
    <w:rsid w:val="00BF2A80"/>
    <w:rsid w:val="00C02969"/>
    <w:rsid w:val="00C63E4A"/>
    <w:rsid w:val="00C8653B"/>
    <w:rsid w:val="00CB29D4"/>
    <w:rsid w:val="00CB544A"/>
    <w:rsid w:val="00CB75E1"/>
    <w:rsid w:val="00CC51B8"/>
    <w:rsid w:val="00CF603F"/>
    <w:rsid w:val="00D009DD"/>
    <w:rsid w:val="00D00AB5"/>
    <w:rsid w:val="00D04CDB"/>
    <w:rsid w:val="00D11ED4"/>
    <w:rsid w:val="00D312B6"/>
    <w:rsid w:val="00D40E7A"/>
    <w:rsid w:val="00D7312F"/>
    <w:rsid w:val="00D910CB"/>
    <w:rsid w:val="00DB4F8D"/>
    <w:rsid w:val="00DC47E4"/>
    <w:rsid w:val="00E00DF8"/>
    <w:rsid w:val="00E032CB"/>
    <w:rsid w:val="00E212F2"/>
    <w:rsid w:val="00E22D97"/>
    <w:rsid w:val="00E23073"/>
    <w:rsid w:val="00E41407"/>
    <w:rsid w:val="00E431E3"/>
    <w:rsid w:val="00E50ED8"/>
    <w:rsid w:val="00E520EE"/>
    <w:rsid w:val="00E65941"/>
    <w:rsid w:val="00E7270F"/>
    <w:rsid w:val="00EA23CD"/>
    <w:rsid w:val="00EE7C7A"/>
    <w:rsid w:val="00EF6639"/>
    <w:rsid w:val="00F12073"/>
    <w:rsid w:val="00F8266C"/>
    <w:rsid w:val="00F97F35"/>
    <w:rsid w:val="00FA516D"/>
    <w:rsid w:val="00FD6301"/>
    <w:rsid w:val="00FD680B"/>
    <w:rsid w:val="00FE1CBA"/>
    <w:rsid w:val="00FE6D34"/>
    <w:rsid w:val="00FF1ADF"/>
    <w:rsid w:val="00FF5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6CF64E71"/>
  <w15:chartTrackingRefBased/>
  <w15:docId w15:val="{216055E2-7DE2-40CB-9D7B-5EDA9F4DB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12F2"/>
    <w:pPr>
      <w:spacing w:before="40" w:after="360" w:line="240" w:lineRule="auto"/>
      <w:jc w:val="both"/>
    </w:pPr>
    <w:rPr>
      <w:rFonts w:ascii="Calibri Light" w:hAnsi="Calibri Light"/>
      <w:color w:val="2F2F2F"/>
    </w:rPr>
  </w:style>
  <w:style w:type="paragraph" w:styleId="Heading1">
    <w:name w:val="heading 1"/>
    <w:basedOn w:val="Normal"/>
    <w:next w:val="Normal"/>
    <w:link w:val="Heading1Char"/>
    <w:uiPriority w:val="9"/>
    <w:qFormat/>
    <w:rsid w:val="00BD56DD"/>
    <w:pPr>
      <w:keepNext/>
      <w:keepLines/>
      <w:numPr>
        <w:numId w:val="4"/>
      </w:numPr>
      <w:spacing w:before="240"/>
      <w:ind w:left="431" w:hanging="431"/>
      <w:outlineLvl w:val="0"/>
    </w:pPr>
    <w:rPr>
      <w:rFonts w:ascii="Arial Rounded MT Bold" w:eastAsiaTheme="majorEastAsia" w:hAnsi="Arial Rounded MT Bold" w:cstheme="majorBidi"/>
      <w:color w:val="383E92" w:themeColor="background2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D56DD"/>
    <w:pPr>
      <w:keepNext/>
      <w:keepLines/>
      <w:numPr>
        <w:ilvl w:val="1"/>
        <w:numId w:val="4"/>
      </w:numPr>
      <w:spacing w:before="240" w:after="40"/>
      <w:ind w:left="454" w:hanging="454"/>
      <w:outlineLvl w:val="1"/>
    </w:pPr>
    <w:rPr>
      <w:rFonts w:eastAsiaTheme="majorEastAsia" w:cstheme="majorBidi"/>
      <w:b/>
      <w:color w:val="2F2F2F" w:themeColor="text1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D56DD"/>
    <w:pPr>
      <w:keepNext/>
      <w:keepLines/>
      <w:numPr>
        <w:ilvl w:val="2"/>
        <w:numId w:val="4"/>
      </w:numPr>
      <w:spacing w:after="40"/>
      <w:ind w:left="624" w:hanging="624"/>
      <w:outlineLvl w:val="2"/>
    </w:pPr>
    <w:rPr>
      <w:rFonts w:eastAsiaTheme="majorEastAsia" w:cstheme="majorBidi"/>
      <w:b/>
      <w:color w:val="2F2F2F" w:themeColor="text1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D56DD"/>
    <w:pPr>
      <w:keepNext/>
      <w:keepLines/>
      <w:spacing w:after="40"/>
      <w:outlineLvl w:val="3"/>
    </w:pPr>
    <w:rPr>
      <w:rFonts w:eastAsiaTheme="majorEastAsia" w:cstheme="majorBidi"/>
      <w:b/>
      <w:iCs/>
      <w:color w:val="auto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183067"/>
    <w:pPr>
      <w:keepNext/>
      <w:keepLines/>
      <w:numPr>
        <w:ilvl w:val="4"/>
        <w:numId w:val="4"/>
      </w:numPr>
      <w:spacing w:after="0"/>
      <w:outlineLvl w:val="4"/>
    </w:pPr>
    <w:rPr>
      <w:rFonts w:asciiTheme="majorHAnsi" w:eastAsiaTheme="majorEastAsia" w:hAnsiTheme="majorHAnsi" w:cstheme="majorBidi"/>
      <w:color w:val="51356D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83067"/>
    <w:pPr>
      <w:keepNext/>
      <w:keepLines/>
      <w:numPr>
        <w:ilvl w:val="5"/>
        <w:numId w:val="4"/>
      </w:numPr>
      <w:spacing w:after="0"/>
      <w:outlineLvl w:val="5"/>
    </w:pPr>
    <w:rPr>
      <w:rFonts w:asciiTheme="majorHAnsi" w:eastAsiaTheme="majorEastAsia" w:hAnsiTheme="majorHAnsi" w:cstheme="majorBidi"/>
      <w:color w:val="36234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83067"/>
    <w:pPr>
      <w:keepNext/>
      <w:keepLines/>
      <w:numPr>
        <w:ilvl w:val="6"/>
        <w:numId w:val="4"/>
      </w:numPr>
      <w:spacing w:after="0"/>
      <w:outlineLvl w:val="6"/>
    </w:pPr>
    <w:rPr>
      <w:rFonts w:asciiTheme="majorHAnsi" w:eastAsiaTheme="majorEastAsia" w:hAnsiTheme="majorHAnsi" w:cstheme="majorBidi"/>
      <w:i/>
      <w:iCs/>
      <w:color w:val="36234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83067"/>
    <w:pPr>
      <w:keepNext/>
      <w:keepLines/>
      <w:numPr>
        <w:ilvl w:val="7"/>
        <w:numId w:val="4"/>
      </w:numPr>
      <w:spacing w:after="0"/>
      <w:outlineLvl w:val="7"/>
    </w:pPr>
    <w:rPr>
      <w:rFonts w:asciiTheme="majorHAnsi" w:eastAsiaTheme="majorEastAsia" w:hAnsiTheme="majorHAnsi" w:cstheme="majorBidi"/>
      <w:color w:val="4E4E4E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83067"/>
    <w:pPr>
      <w:keepNext/>
      <w:keepLines/>
      <w:numPr>
        <w:ilvl w:val="8"/>
        <w:numId w:val="4"/>
      </w:numPr>
      <w:spacing w:after="0"/>
      <w:outlineLvl w:val="8"/>
    </w:pPr>
    <w:rPr>
      <w:rFonts w:asciiTheme="majorHAnsi" w:eastAsiaTheme="majorEastAsia" w:hAnsiTheme="majorHAnsi" w:cstheme="majorBidi"/>
      <w:i/>
      <w:iCs/>
      <w:color w:val="4E4E4E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D56DD"/>
    <w:rPr>
      <w:rFonts w:ascii="Arial Rounded MT Bold" w:eastAsiaTheme="majorEastAsia" w:hAnsi="Arial Rounded MT Bold" w:cstheme="majorBidi"/>
      <w:color w:val="383E92" w:themeColor="background2"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BD56DD"/>
    <w:rPr>
      <w:rFonts w:ascii="Calibri Light" w:eastAsiaTheme="majorEastAsia" w:hAnsi="Calibri Light" w:cstheme="majorBidi"/>
      <w:b/>
      <w:color w:val="2F2F2F" w:themeColor="text1"/>
      <w:sz w:val="24"/>
      <w:szCs w:val="26"/>
    </w:rPr>
  </w:style>
  <w:style w:type="paragraph" w:styleId="ListParagraph">
    <w:name w:val="List Paragraph"/>
    <w:basedOn w:val="Normal"/>
    <w:uiPriority w:val="34"/>
    <w:qFormat/>
    <w:rsid w:val="006926CC"/>
    <w:pPr>
      <w:ind w:left="720"/>
      <w:contextualSpacing/>
    </w:pPr>
    <w:rPr>
      <w:color w:val="2F2F2F" w:themeColor="text1"/>
    </w:rPr>
  </w:style>
  <w:style w:type="character" w:customStyle="1" w:styleId="Heading3Char">
    <w:name w:val="Heading 3 Char"/>
    <w:basedOn w:val="DefaultParagraphFont"/>
    <w:link w:val="Heading3"/>
    <w:uiPriority w:val="9"/>
    <w:rsid w:val="00BD56DD"/>
    <w:rPr>
      <w:rFonts w:ascii="Calibri Light" w:eastAsiaTheme="majorEastAsia" w:hAnsi="Calibri Light" w:cstheme="majorBidi"/>
      <w:b/>
      <w:color w:val="2F2F2F" w:themeColor="text1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D56DD"/>
    <w:rPr>
      <w:rFonts w:ascii="Calibri Light" w:eastAsiaTheme="majorEastAsia" w:hAnsi="Calibri Light" w:cstheme="majorBidi"/>
      <w:b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83067"/>
    <w:rPr>
      <w:rFonts w:asciiTheme="majorHAnsi" w:eastAsiaTheme="majorEastAsia" w:hAnsiTheme="majorHAnsi" w:cstheme="majorBidi"/>
      <w:color w:val="51356D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83067"/>
    <w:rPr>
      <w:rFonts w:asciiTheme="majorHAnsi" w:eastAsiaTheme="majorEastAsia" w:hAnsiTheme="majorHAnsi" w:cstheme="majorBidi"/>
      <w:color w:val="36234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83067"/>
    <w:rPr>
      <w:rFonts w:asciiTheme="majorHAnsi" w:eastAsiaTheme="majorEastAsia" w:hAnsiTheme="majorHAnsi" w:cstheme="majorBidi"/>
      <w:i/>
      <w:iCs/>
      <w:color w:val="36234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83067"/>
    <w:rPr>
      <w:rFonts w:asciiTheme="majorHAnsi" w:eastAsiaTheme="majorEastAsia" w:hAnsiTheme="majorHAnsi" w:cstheme="majorBidi"/>
      <w:color w:val="4E4E4E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83067"/>
    <w:rPr>
      <w:rFonts w:asciiTheme="majorHAnsi" w:eastAsiaTheme="majorEastAsia" w:hAnsiTheme="majorHAnsi" w:cstheme="majorBidi"/>
      <w:i/>
      <w:iCs/>
      <w:color w:val="4E4E4E" w:themeColor="text1" w:themeTint="D8"/>
      <w:sz w:val="21"/>
      <w:szCs w:val="21"/>
    </w:rPr>
  </w:style>
  <w:style w:type="paragraph" w:styleId="NoSpacing">
    <w:name w:val="No Spacing"/>
    <w:link w:val="NoSpacingChar"/>
    <w:uiPriority w:val="1"/>
    <w:qFormat/>
    <w:rsid w:val="00CF603F"/>
    <w:pPr>
      <w:spacing w:after="0" w:line="240" w:lineRule="auto"/>
      <w:jc w:val="both"/>
    </w:pPr>
    <w:rPr>
      <w:rFonts w:ascii="Calibri Light" w:hAnsi="Calibri Light"/>
      <w:color w:val="2F2F2F" w:themeColor="text1"/>
    </w:rPr>
  </w:style>
  <w:style w:type="table" w:customStyle="1" w:styleId="ScotchTable1">
    <w:name w:val="Scotch Table 1"/>
    <w:basedOn w:val="TableNormal"/>
    <w:uiPriority w:val="99"/>
    <w:rsid w:val="00EE7C7A"/>
    <w:pPr>
      <w:spacing w:before="100" w:beforeAutospacing="1" w:after="100" w:afterAutospacing="1" w:line="240" w:lineRule="auto"/>
    </w:pPr>
    <w:rPr>
      <w:rFonts w:ascii="Calibri Light" w:hAnsi="Calibri Light"/>
    </w:rPr>
    <w:tblPr>
      <w:tblBorders>
        <w:top w:val="single" w:sz="4" w:space="0" w:color="A6A6A6" w:themeColor="background1" w:themeShade="A6"/>
        <w:left w:val="single" w:sz="4" w:space="0" w:color="A6A6A6" w:themeColor="background1" w:themeShade="A6"/>
        <w:bottom w:val="single" w:sz="4" w:space="0" w:color="A6A6A6" w:themeColor="background1" w:themeShade="A6"/>
        <w:right w:val="single" w:sz="4" w:space="0" w:color="A6A6A6" w:themeColor="background1" w:themeShade="A6"/>
        <w:insideH w:val="single" w:sz="4" w:space="0" w:color="A6A6A6" w:themeColor="background1" w:themeShade="A6"/>
      </w:tblBorders>
    </w:tblPr>
    <w:tcPr>
      <w:vAlign w:val="center"/>
    </w:tcPr>
    <w:tblStylePr w:type="firstRow">
      <w:pPr>
        <w:jc w:val="center"/>
      </w:pPr>
      <w:rPr>
        <w:rFonts w:ascii="Calibri Light" w:hAnsi="Calibri Light"/>
        <w:b/>
        <w:color w:val="FFFFFF" w:themeColor="background1"/>
        <w:sz w:val="22"/>
      </w:rPr>
      <w:tblPr/>
      <w:tcPr>
        <w:tcBorders>
          <w:top w:val="single" w:sz="4" w:space="0" w:color="383E92" w:themeColor="background2"/>
          <w:left w:val="single" w:sz="4" w:space="0" w:color="383E92" w:themeColor="background2"/>
          <w:bottom w:val="single" w:sz="4" w:space="0" w:color="383E92" w:themeColor="background2"/>
          <w:right w:val="single" w:sz="4" w:space="0" w:color="383E92" w:themeColor="background2"/>
          <w:insideH w:val="single" w:sz="4" w:space="0" w:color="383E92" w:themeColor="background2"/>
          <w:insideV w:val="single" w:sz="4" w:space="0" w:color="383E92" w:themeColor="background2"/>
        </w:tcBorders>
        <w:shd w:val="clear" w:color="auto" w:fill="383E92" w:themeFill="background2"/>
      </w:tcPr>
    </w:tblStylePr>
  </w:style>
  <w:style w:type="paragraph" w:styleId="Caption">
    <w:name w:val="caption"/>
    <w:basedOn w:val="Normal"/>
    <w:next w:val="Normal"/>
    <w:uiPriority w:val="35"/>
    <w:unhideWhenUsed/>
    <w:qFormat/>
    <w:rsid w:val="00183E5E"/>
    <w:pPr>
      <w:spacing w:before="0" w:after="40"/>
    </w:pPr>
    <w:rPr>
      <w:i/>
      <w:iCs/>
      <w:color w:val="2F2F2F" w:themeColor="text1"/>
      <w:sz w:val="18"/>
      <w:szCs w:val="18"/>
    </w:rPr>
  </w:style>
  <w:style w:type="table" w:customStyle="1" w:styleId="ScotchTableOption2">
    <w:name w:val="Scotch Table Option 2"/>
    <w:basedOn w:val="TableNormal"/>
    <w:uiPriority w:val="99"/>
    <w:rsid w:val="006C54E4"/>
    <w:pPr>
      <w:spacing w:after="0" w:line="240" w:lineRule="auto"/>
    </w:pPr>
    <w:tblPr>
      <w:tblBorders>
        <w:top w:val="single" w:sz="4" w:space="0" w:color="A6A6A6" w:themeColor="background1" w:themeShade="A6"/>
        <w:left w:val="single" w:sz="4" w:space="0" w:color="A6A6A6" w:themeColor="background1" w:themeShade="A6"/>
        <w:bottom w:val="single" w:sz="4" w:space="0" w:color="A6A6A6" w:themeColor="background1" w:themeShade="A6"/>
        <w:right w:val="single" w:sz="4" w:space="0" w:color="A6A6A6" w:themeColor="background1" w:themeShade="A6"/>
        <w:insideH w:val="single" w:sz="4" w:space="0" w:color="A6A6A6" w:themeColor="background1" w:themeShade="A6"/>
        <w:insideV w:val="single" w:sz="4" w:space="0" w:color="A6A6A6" w:themeColor="background1" w:themeShade="A6"/>
      </w:tblBorders>
    </w:tblPr>
    <w:tblStylePr w:type="firstRow">
      <w:rPr>
        <w:rFonts w:ascii="Calibri Light" w:hAnsi="Calibri Light"/>
        <w:b/>
        <w:color w:val="FFFFFF" w:themeColor="background1"/>
        <w:sz w:val="22"/>
      </w:rPr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383E92" w:themeFill="background2"/>
      </w:tcPr>
    </w:tblStylePr>
  </w:style>
  <w:style w:type="table" w:customStyle="1" w:styleId="ScotchOption3">
    <w:name w:val="Scotch Option 3"/>
    <w:basedOn w:val="TableNormal"/>
    <w:uiPriority w:val="99"/>
    <w:rsid w:val="0082089C"/>
    <w:pPr>
      <w:spacing w:after="0" w:line="240" w:lineRule="auto"/>
    </w:pPr>
    <w:rPr>
      <w:rFonts w:eastAsiaTheme="minorEastAsia"/>
      <w:szCs w:val="21"/>
    </w:rPr>
    <w:tblPr>
      <w:tblBorders>
        <w:top w:val="single" w:sz="4" w:space="0" w:color="A6A6A6" w:themeColor="background1" w:themeShade="A6"/>
        <w:left w:val="single" w:sz="4" w:space="0" w:color="A6A6A6" w:themeColor="background1" w:themeShade="A6"/>
        <w:bottom w:val="single" w:sz="4" w:space="0" w:color="A6A6A6" w:themeColor="background1" w:themeShade="A6"/>
        <w:right w:val="single" w:sz="4" w:space="0" w:color="A6A6A6" w:themeColor="background1" w:themeShade="A6"/>
        <w:insideH w:val="single" w:sz="4" w:space="0" w:color="A6A6A6" w:themeColor="background1" w:themeShade="A6"/>
        <w:insideV w:val="single" w:sz="4" w:space="0" w:color="A6A6A6" w:themeColor="background1" w:themeShade="A6"/>
      </w:tblBorders>
    </w:tblPr>
    <w:tblStylePr w:type="firstCol">
      <w:rPr>
        <w:rFonts w:ascii="Calibri Light" w:hAnsi="Calibri Light"/>
        <w:b/>
        <w:color w:val="FFFFFF" w:themeColor="background1"/>
      </w:rPr>
      <w:tblPr/>
      <w:tcPr>
        <w:tcBorders>
          <w:top w:val="single" w:sz="4" w:space="0" w:color="383E92" w:themeColor="background2"/>
          <w:left w:val="single" w:sz="4" w:space="0" w:color="383E92" w:themeColor="background2"/>
          <w:bottom w:val="single" w:sz="4" w:space="0" w:color="383E92" w:themeColor="background2"/>
          <w:right w:val="single" w:sz="4" w:space="0" w:color="383E92" w:themeColor="background2"/>
          <w:insideH w:val="single" w:sz="4" w:space="0" w:color="383E92" w:themeColor="background2"/>
          <w:insideV w:val="single" w:sz="4" w:space="0" w:color="383E92" w:themeColor="background2"/>
        </w:tcBorders>
        <w:shd w:val="clear" w:color="auto" w:fill="383E92" w:themeFill="background2"/>
      </w:tcPr>
    </w:tblStylePr>
  </w:style>
  <w:style w:type="table" w:customStyle="1" w:styleId="ScotchOption4">
    <w:name w:val="Scotch Option 4"/>
    <w:basedOn w:val="TableNormal"/>
    <w:uiPriority w:val="99"/>
    <w:rsid w:val="00893AF0"/>
    <w:pPr>
      <w:spacing w:after="0" w:line="240" w:lineRule="auto"/>
    </w:pPr>
    <w:tblPr>
      <w:tblStyleRowBandSize w:val="1"/>
      <w:tblBorders>
        <w:top w:val="single" w:sz="4" w:space="0" w:color="A6A6A6" w:themeColor="background1" w:themeShade="A6"/>
        <w:left w:val="single" w:sz="4" w:space="0" w:color="A6A6A6" w:themeColor="background1" w:themeShade="A6"/>
        <w:bottom w:val="single" w:sz="4" w:space="0" w:color="A6A6A6" w:themeColor="background1" w:themeShade="A6"/>
        <w:right w:val="single" w:sz="4" w:space="0" w:color="A6A6A6" w:themeColor="background1" w:themeShade="A6"/>
        <w:insideV w:val="single" w:sz="4" w:space="0" w:color="A6A6A6" w:themeColor="background1" w:themeShade="A6"/>
      </w:tblBorders>
    </w:tblPr>
    <w:tblStylePr w:type="firstRow">
      <w:pPr>
        <w:jc w:val="center"/>
      </w:pPr>
      <w:rPr>
        <w:rFonts w:ascii="Calibri Light" w:hAnsi="Calibri Light"/>
        <w:b/>
        <w:color w:val="FFFFFF" w:themeColor="background1"/>
        <w:sz w:val="22"/>
      </w:rPr>
      <w:tblPr/>
      <w:tcPr>
        <w:tcBorders>
          <w:top w:val="single" w:sz="4" w:space="0" w:color="383E92" w:themeColor="background2"/>
          <w:left w:val="single" w:sz="4" w:space="0" w:color="383E92" w:themeColor="background2"/>
          <w:bottom w:val="single" w:sz="4" w:space="0" w:color="383E92" w:themeColor="background2"/>
          <w:right w:val="single" w:sz="4" w:space="0" w:color="383E92" w:themeColor="background2"/>
          <w:insideH w:val="single" w:sz="4" w:space="0" w:color="383E92" w:themeColor="background2"/>
          <w:insideV w:val="single" w:sz="4" w:space="0" w:color="383E92" w:themeColor="background2"/>
        </w:tcBorders>
        <w:shd w:val="clear" w:color="auto" w:fill="383E92" w:themeFill="background2"/>
        <w:vAlign w:val="center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2F2F2" w:themeFill="background1" w:themeFillShade="F2"/>
      </w:tcPr>
    </w:tblStylePr>
  </w:style>
  <w:style w:type="table" w:customStyle="1" w:styleId="ScotchTable5">
    <w:name w:val="Scotch Table 5"/>
    <w:basedOn w:val="TableNormal"/>
    <w:uiPriority w:val="99"/>
    <w:rsid w:val="00893AF0"/>
    <w:pPr>
      <w:spacing w:after="0" w:line="240" w:lineRule="auto"/>
    </w:pPr>
    <w:tblPr>
      <w:tblStyleColBandSize w:val="1"/>
      <w:tblBorders>
        <w:top w:val="single" w:sz="4" w:space="0" w:color="A6A6A6" w:themeColor="background1" w:themeShade="A6"/>
        <w:left w:val="single" w:sz="4" w:space="0" w:color="A6A6A6" w:themeColor="background1" w:themeShade="A6"/>
        <w:bottom w:val="single" w:sz="4" w:space="0" w:color="A6A6A6" w:themeColor="background1" w:themeShade="A6"/>
        <w:right w:val="single" w:sz="4" w:space="0" w:color="A6A6A6" w:themeColor="background1" w:themeShade="A6"/>
        <w:insideH w:val="single" w:sz="4" w:space="0" w:color="A6A6A6" w:themeColor="background1" w:themeShade="A6"/>
      </w:tblBorders>
    </w:tblPr>
    <w:tblStylePr w:type="firstRow">
      <w:rPr>
        <w:rFonts w:ascii="Calibri Light" w:hAnsi="Calibri Light"/>
        <w:b/>
        <w:color w:val="FFFFFF" w:themeColor="background1"/>
        <w:sz w:val="22"/>
      </w:rPr>
      <w:tblPr/>
      <w:tcPr>
        <w:tcBorders>
          <w:top w:val="single" w:sz="4" w:space="0" w:color="383E92" w:themeColor="background2"/>
          <w:left w:val="single" w:sz="4" w:space="0" w:color="383E92" w:themeColor="background2"/>
          <w:bottom w:val="single" w:sz="4" w:space="0" w:color="383E92" w:themeColor="background2"/>
          <w:right w:val="single" w:sz="4" w:space="0" w:color="383E92" w:themeColor="background2"/>
          <w:insideH w:val="nil"/>
          <w:insideV w:val="nil"/>
        </w:tcBorders>
        <w:shd w:val="clear" w:color="auto" w:fill="383E92" w:themeFill="background2"/>
      </w:tcPr>
    </w:tblStylePr>
    <w:tblStylePr w:type="band2Vert">
      <w:tblPr/>
      <w:tcPr>
        <w:shd w:val="clear" w:color="auto" w:fill="F2F2F2" w:themeFill="background1" w:themeFillShade="F2"/>
      </w:tcPr>
    </w:tblStylePr>
  </w:style>
  <w:style w:type="paragraph" w:styleId="Header">
    <w:name w:val="header"/>
    <w:basedOn w:val="Normal"/>
    <w:link w:val="HeaderChar"/>
    <w:uiPriority w:val="99"/>
    <w:unhideWhenUsed/>
    <w:rsid w:val="0082089C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82089C"/>
    <w:rPr>
      <w:rFonts w:ascii="Calibri Light" w:hAnsi="Calibri Light"/>
    </w:rPr>
  </w:style>
  <w:style w:type="paragraph" w:styleId="Footer">
    <w:name w:val="footer"/>
    <w:basedOn w:val="Normal"/>
    <w:link w:val="FooterChar"/>
    <w:uiPriority w:val="99"/>
    <w:unhideWhenUsed/>
    <w:rsid w:val="0082089C"/>
    <w:pPr>
      <w:tabs>
        <w:tab w:val="center" w:pos="4513"/>
        <w:tab w:val="right" w:pos="9026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82089C"/>
    <w:rPr>
      <w:rFonts w:ascii="Calibri Light" w:hAnsi="Calibri Light"/>
    </w:rPr>
  </w:style>
  <w:style w:type="character" w:styleId="PlaceholderText">
    <w:name w:val="Placeholder Text"/>
    <w:basedOn w:val="DefaultParagraphFont"/>
    <w:rsid w:val="005254FC"/>
    <w:rPr>
      <w:color w:val="808080"/>
    </w:rPr>
  </w:style>
  <w:style w:type="paragraph" w:styleId="Title">
    <w:name w:val="Title"/>
    <w:basedOn w:val="Normal"/>
    <w:next w:val="Normal"/>
    <w:link w:val="TitleChar"/>
    <w:uiPriority w:val="10"/>
    <w:rsid w:val="005254FC"/>
    <w:pPr>
      <w:spacing w:before="0" w:after="0"/>
      <w:contextualSpacing/>
      <w:jc w:val="right"/>
    </w:pPr>
    <w:rPr>
      <w:rFonts w:asciiTheme="majorHAnsi" w:eastAsiaTheme="majorEastAsia" w:hAnsiTheme="majorHAnsi" w:cstheme="majorBidi"/>
      <w:spacing w:val="-10"/>
      <w:kern w:val="28"/>
      <w:sz w:val="3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254FC"/>
    <w:rPr>
      <w:rFonts w:asciiTheme="majorHAnsi" w:eastAsiaTheme="majorEastAsia" w:hAnsiTheme="majorHAnsi" w:cstheme="majorBidi"/>
      <w:spacing w:val="-10"/>
      <w:kern w:val="28"/>
      <w:sz w:val="32"/>
      <w:szCs w:val="56"/>
    </w:rPr>
  </w:style>
  <w:style w:type="character" w:customStyle="1" w:styleId="NoSpacingChar">
    <w:name w:val="No Spacing Char"/>
    <w:basedOn w:val="DefaultParagraphFont"/>
    <w:link w:val="NoSpacing"/>
    <w:uiPriority w:val="1"/>
    <w:rsid w:val="00CF603F"/>
    <w:rPr>
      <w:rFonts w:ascii="Calibri Light" w:hAnsi="Calibri Light"/>
      <w:color w:val="2F2F2F" w:themeColor="text1"/>
    </w:rPr>
  </w:style>
  <w:style w:type="paragraph" w:customStyle="1" w:styleId="ContentsHeading">
    <w:name w:val="Contents Heading"/>
    <w:basedOn w:val="Heading1"/>
    <w:link w:val="ContentsHeadingChar"/>
    <w:rsid w:val="001F18E9"/>
    <w:pPr>
      <w:numPr>
        <w:numId w:val="0"/>
      </w:numPr>
      <w:spacing w:before="0" w:after="160" w:line="259" w:lineRule="auto"/>
      <w:jc w:val="left"/>
    </w:pPr>
  </w:style>
  <w:style w:type="table" w:styleId="TableGrid">
    <w:name w:val="Table Grid"/>
    <w:basedOn w:val="TableNormal"/>
    <w:uiPriority w:val="39"/>
    <w:rsid w:val="001F18E9"/>
    <w:pPr>
      <w:spacing w:after="0" w:line="240" w:lineRule="auto"/>
    </w:pPr>
    <w:rPr>
      <w:rFonts w:eastAsiaTheme="minorEastAsia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tentsHeadingChar">
    <w:name w:val="Contents Heading Char"/>
    <w:basedOn w:val="Heading1Char"/>
    <w:link w:val="ContentsHeading"/>
    <w:rsid w:val="001F18E9"/>
    <w:rPr>
      <w:rFonts w:ascii="Calibri Light" w:eastAsiaTheme="majorEastAsia" w:hAnsi="Calibri Light" w:cstheme="majorBidi"/>
      <w:b w:val="0"/>
      <w:color w:val="383E92" w:themeColor="background2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009DD"/>
    <w:pPr>
      <w:numPr>
        <w:numId w:val="0"/>
      </w:numPr>
      <w:spacing w:after="0" w:line="259" w:lineRule="auto"/>
      <w:jc w:val="left"/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3C7200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3C7200"/>
    <w:pPr>
      <w:tabs>
        <w:tab w:val="left" w:pos="880"/>
        <w:tab w:val="right" w:leader="dot" w:pos="7926"/>
      </w:tabs>
      <w:spacing w:after="100"/>
    </w:pPr>
  </w:style>
  <w:style w:type="paragraph" w:styleId="TOC3">
    <w:name w:val="toc 3"/>
    <w:basedOn w:val="Normal"/>
    <w:next w:val="Normal"/>
    <w:autoRedefine/>
    <w:uiPriority w:val="39"/>
    <w:unhideWhenUsed/>
    <w:rsid w:val="000A3657"/>
    <w:pPr>
      <w:tabs>
        <w:tab w:val="left" w:pos="1320"/>
        <w:tab w:val="right" w:leader="dot" w:pos="7926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D009DD"/>
    <w:rPr>
      <w:color w:val="0D97D5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51156"/>
    <w:rPr>
      <w:color w:val="808080"/>
      <w:shd w:val="clear" w:color="auto" w:fill="E6E6E6"/>
    </w:rPr>
  </w:style>
  <w:style w:type="table" w:styleId="TableGridLight">
    <w:name w:val="Grid Table Light"/>
    <w:basedOn w:val="TableNormal"/>
    <w:uiPriority w:val="40"/>
    <w:rsid w:val="007B29E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Style1">
    <w:name w:val="Style1"/>
    <w:basedOn w:val="TableNormal"/>
    <w:uiPriority w:val="99"/>
    <w:rsid w:val="00481788"/>
    <w:pPr>
      <w:spacing w:after="0" w:line="240" w:lineRule="auto"/>
    </w:pPr>
    <w:tblPr>
      <w:tblBorders>
        <w:insideH w:val="single" w:sz="4" w:space="0" w:color="BFBFBF" w:themeColor="background1" w:themeShade="BF"/>
      </w:tblBorders>
    </w:tblPr>
    <w:tcPr>
      <w:tcMar>
        <w:left w:w="0" w:type="dxa"/>
        <w:right w:w="0" w:type="dxa"/>
      </w:tcMar>
    </w:tcPr>
    <w:tblStylePr w:type="firstRow">
      <w:rPr>
        <w:rFonts w:asciiTheme="majorHAnsi" w:hAnsiTheme="majorHAnsi"/>
        <w:b/>
      </w:r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2597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5973"/>
    <w:rPr>
      <w:rFonts w:ascii="Segoe UI" w:hAnsi="Segoe UI" w:cs="Segoe UI"/>
      <w:color w:val="2F2F2F"/>
      <w:sz w:val="18"/>
      <w:szCs w:val="18"/>
    </w:rPr>
  </w:style>
  <w:style w:type="paragraph" w:styleId="ListBullet4">
    <w:name w:val="List Bullet 4"/>
    <w:basedOn w:val="Normal"/>
    <w:rsid w:val="003C7200"/>
    <w:pPr>
      <w:numPr>
        <w:numId w:val="14"/>
      </w:numPr>
      <w:spacing w:before="120" w:after="120"/>
      <w:contextualSpacing/>
    </w:pPr>
    <w:rPr>
      <w:rFonts w:asciiTheme="minorHAnsi" w:eastAsiaTheme="minorEastAsia" w:hAnsiTheme="minorHAnsi"/>
      <w:color w:val="auto"/>
    </w:rPr>
  </w:style>
  <w:style w:type="paragraph" w:customStyle="1" w:styleId="HeaderLine1">
    <w:name w:val="Header Line 1"/>
    <w:basedOn w:val="NoSpacing"/>
    <w:link w:val="HeaderLine1Char"/>
    <w:rsid w:val="0093710A"/>
    <w:pPr>
      <w:spacing w:line="360" w:lineRule="auto"/>
      <w:jc w:val="right"/>
    </w:pPr>
  </w:style>
  <w:style w:type="paragraph" w:customStyle="1" w:styleId="TechNoteRef">
    <w:name w:val="Tech Note Ref"/>
    <w:basedOn w:val="HeaderLine1"/>
    <w:link w:val="TechNoteRefChar"/>
    <w:rsid w:val="0093710A"/>
  </w:style>
  <w:style w:type="character" w:customStyle="1" w:styleId="HeaderLine1Char">
    <w:name w:val="Header Line 1 Char"/>
    <w:basedOn w:val="NoSpacingChar"/>
    <w:link w:val="HeaderLine1"/>
    <w:rsid w:val="0093710A"/>
    <w:rPr>
      <w:rFonts w:ascii="Calibri Light" w:hAnsi="Calibri Light"/>
      <w:color w:val="2F2F2F" w:themeColor="text1"/>
    </w:rPr>
  </w:style>
  <w:style w:type="paragraph" w:customStyle="1" w:styleId="Reference">
    <w:name w:val="Reference"/>
    <w:basedOn w:val="Normal"/>
    <w:link w:val="ReferenceChar"/>
    <w:rsid w:val="005D031A"/>
  </w:style>
  <w:style w:type="character" w:customStyle="1" w:styleId="TechNoteRefChar">
    <w:name w:val="Tech Note Ref Char"/>
    <w:basedOn w:val="HeaderLine1Char"/>
    <w:link w:val="TechNoteRef"/>
    <w:rsid w:val="0093710A"/>
    <w:rPr>
      <w:rFonts w:ascii="Calibri Light" w:hAnsi="Calibri Light"/>
      <w:color w:val="2F2F2F" w:themeColor="text1"/>
    </w:rPr>
  </w:style>
  <w:style w:type="paragraph" w:customStyle="1" w:styleId="TitleRow">
    <w:name w:val="Title Row"/>
    <w:basedOn w:val="NoSpacing"/>
    <w:link w:val="TitleRowChar"/>
    <w:rsid w:val="0093710A"/>
    <w:pPr>
      <w:spacing w:line="360" w:lineRule="auto"/>
      <w:jc w:val="right"/>
    </w:pPr>
    <w:rPr>
      <w:b/>
    </w:rPr>
  </w:style>
  <w:style w:type="character" w:customStyle="1" w:styleId="ReferenceChar">
    <w:name w:val="Reference Char"/>
    <w:basedOn w:val="DefaultParagraphFont"/>
    <w:link w:val="Reference"/>
    <w:rsid w:val="005D031A"/>
    <w:rPr>
      <w:rFonts w:ascii="Calibri Light" w:hAnsi="Calibri Light"/>
      <w:color w:val="2F2F2F"/>
    </w:rPr>
  </w:style>
  <w:style w:type="paragraph" w:customStyle="1" w:styleId="RevisionRow">
    <w:name w:val="Revision Row"/>
    <w:basedOn w:val="Normal"/>
    <w:link w:val="RevisionRowChar"/>
    <w:rsid w:val="0093710A"/>
    <w:pPr>
      <w:spacing w:before="0" w:after="0" w:line="360" w:lineRule="auto"/>
      <w:jc w:val="right"/>
    </w:pPr>
  </w:style>
  <w:style w:type="character" w:customStyle="1" w:styleId="TitleRowChar">
    <w:name w:val="Title Row Char"/>
    <w:basedOn w:val="NoSpacingChar"/>
    <w:link w:val="TitleRow"/>
    <w:rsid w:val="0093710A"/>
    <w:rPr>
      <w:rFonts w:ascii="Calibri Light" w:hAnsi="Calibri Light"/>
      <w:b/>
      <w:color w:val="2F2F2F" w:themeColor="text1"/>
    </w:rPr>
  </w:style>
  <w:style w:type="paragraph" w:customStyle="1" w:styleId="TNRef">
    <w:name w:val="TN Ref"/>
    <w:basedOn w:val="Header"/>
    <w:link w:val="TNRefChar"/>
    <w:qFormat/>
    <w:rsid w:val="005D031A"/>
    <w:pPr>
      <w:spacing w:line="360" w:lineRule="auto"/>
      <w:jc w:val="right"/>
    </w:pPr>
    <w:rPr>
      <w:rFonts w:eastAsiaTheme="minorEastAsia"/>
      <w:sz w:val="21"/>
      <w:szCs w:val="21"/>
    </w:rPr>
  </w:style>
  <w:style w:type="character" w:customStyle="1" w:styleId="RevisionRowChar">
    <w:name w:val="Revision Row Char"/>
    <w:basedOn w:val="DefaultParagraphFont"/>
    <w:link w:val="RevisionRow"/>
    <w:rsid w:val="0093710A"/>
    <w:rPr>
      <w:rFonts w:ascii="Calibri Light" w:hAnsi="Calibri Light"/>
      <w:color w:val="2F2F2F"/>
    </w:rPr>
  </w:style>
  <w:style w:type="paragraph" w:customStyle="1" w:styleId="Titleline2">
    <w:name w:val="Title line2"/>
    <w:basedOn w:val="TNRef"/>
    <w:link w:val="Titleline2Char"/>
    <w:qFormat/>
    <w:rsid w:val="005D031A"/>
    <w:rPr>
      <w:b/>
    </w:rPr>
  </w:style>
  <w:style w:type="character" w:customStyle="1" w:styleId="TNRefChar">
    <w:name w:val="TN Ref Char"/>
    <w:basedOn w:val="HeaderChar"/>
    <w:link w:val="TNRef"/>
    <w:rsid w:val="005D031A"/>
    <w:rPr>
      <w:rFonts w:ascii="Calibri Light" w:eastAsiaTheme="minorEastAsia" w:hAnsi="Calibri Light"/>
      <w:color w:val="2F2F2F"/>
      <w:sz w:val="21"/>
      <w:szCs w:val="21"/>
    </w:rPr>
  </w:style>
  <w:style w:type="character" w:customStyle="1" w:styleId="Titleline2Char">
    <w:name w:val="Title line2 Char"/>
    <w:basedOn w:val="TNRefChar"/>
    <w:link w:val="Titleline2"/>
    <w:rsid w:val="005D031A"/>
    <w:rPr>
      <w:rFonts w:ascii="Calibri Light" w:eastAsiaTheme="minorEastAsia" w:hAnsi="Calibri Light"/>
      <w:b/>
      <w:color w:val="2F2F2F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65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rsten\AppData\Roaming\Microsoft\Templates\SP_A4_P_TechNote.dotx" TargetMode="External"/></Relationships>
</file>

<file path=word/theme/theme1.xml><?xml version="1.0" encoding="utf-8"?>
<a:theme xmlns:a="http://schemas.openxmlformats.org/drawingml/2006/main" name="Office Theme">
  <a:themeElements>
    <a:clrScheme name="Scotch">
      <a:dk1>
        <a:srgbClr val="2F2F2F"/>
      </a:dk1>
      <a:lt1>
        <a:sysClr val="window" lastClr="FFFFFF"/>
      </a:lt1>
      <a:dk2>
        <a:srgbClr val="009BDA"/>
      </a:dk2>
      <a:lt2>
        <a:srgbClr val="383E92"/>
      </a:lt2>
      <a:accent1>
        <a:srgbClr val="6D4792"/>
      </a:accent1>
      <a:accent2>
        <a:srgbClr val="6EB74E"/>
      </a:accent2>
      <a:accent3>
        <a:srgbClr val="0D97D5"/>
      </a:accent3>
      <a:accent4>
        <a:srgbClr val="06A680"/>
      </a:accent4>
      <a:accent5>
        <a:srgbClr val="E1414D"/>
      </a:accent5>
      <a:accent6>
        <a:srgbClr val="F7A53B"/>
      </a:accent6>
      <a:hlink>
        <a:srgbClr val="0D97D5"/>
      </a:hlink>
      <a:folHlink>
        <a:srgbClr val="6D479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Date</PublishDate>
  <Abstract>Client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AD33DD5-AF8E-43A4-8B2D-FF3C153DF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SP_A4_P_TechNote</Template>
  <TotalTime>0</TotalTime>
  <Pages>3</Pages>
  <Words>552</Words>
  <Characters>3152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/>
  <LinksUpToDate>false</LinksUpToDate>
  <CharactersWithSpaces>3697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>100 West Cromwell Road</dc:subject>
  <dc:creator>Rossella</dc:creator>
  <cp:keywords>Client Name</cp:keywords>
  <dc:description/>
  <cp:lastModifiedBy>Nicola Hensey</cp:lastModifiedBy>
  <cp:revision>3</cp:revision>
  <cp:lastPrinted>2018-04-23T08:45:00Z</cp:lastPrinted>
  <dcterms:created xsi:type="dcterms:W3CDTF">2019-06-18T16:10:00Z</dcterms:created>
  <dcterms:modified xsi:type="dcterms:W3CDTF">2019-06-18T16:15:00Z</dcterms:modified>
  <cp:contentStatus>Revision</cp:contentStatus>
</cp:coreProperties>
</file>